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3F2460" w14:textId="6C20E081" w:rsidR="00CF18F6" w:rsidRPr="00DA0D09" w:rsidRDefault="00CF18F6" w:rsidP="006A7D92">
      <w:pPr>
        <w:ind w:right="-1"/>
        <w:jc w:val="right"/>
        <w:rPr>
          <w:rFonts w:ascii="Dosis" w:hAnsi="Dosis"/>
          <w:sz w:val="21"/>
          <w:szCs w:val="21"/>
        </w:rPr>
      </w:pPr>
      <w:r w:rsidRPr="00DA0D09">
        <w:rPr>
          <w:rFonts w:ascii="Dosis" w:hAnsi="Dosis"/>
          <w:sz w:val="21"/>
          <w:szCs w:val="21"/>
        </w:rPr>
        <w:t xml:space="preserve">Kędzierzyn-Koźle, dnia </w:t>
      </w:r>
      <w:r w:rsidR="00F02506">
        <w:rPr>
          <w:rFonts w:ascii="Dosis" w:hAnsi="Dosis"/>
          <w:sz w:val="21"/>
          <w:szCs w:val="21"/>
        </w:rPr>
        <w:t>27</w:t>
      </w:r>
      <w:r w:rsidRPr="00DA0D09">
        <w:rPr>
          <w:rFonts w:ascii="Dosis" w:hAnsi="Dosis"/>
          <w:sz w:val="21"/>
          <w:szCs w:val="21"/>
        </w:rPr>
        <w:t xml:space="preserve"> </w:t>
      </w:r>
      <w:r w:rsidR="009E0B06">
        <w:rPr>
          <w:rFonts w:ascii="Dosis" w:hAnsi="Dosis"/>
          <w:sz w:val="21"/>
          <w:szCs w:val="21"/>
        </w:rPr>
        <w:t>marca</w:t>
      </w:r>
      <w:r w:rsidRPr="00DA0D09">
        <w:rPr>
          <w:rFonts w:ascii="Dosis" w:hAnsi="Dosis"/>
          <w:sz w:val="21"/>
          <w:szCs w:val="21"/>
        </w:rPr>
        <w:t xml:space="preserve"> 202</w:t>
      </w:r>
      <w:r w:rsidR="00720268">
        <w:rPr>
          <w:rFonts w:ascii="Dosis" w:hAnsi="Dosis"/>
          <w:sz w:val="21"/>
          <w:szCs w:val="21"/>
        </w:rPr>
        <w:t>6</w:t>
      </w:r>
      <w:r w:rsidRPr="00DA0D09">
        <w:rPr>
          <w:rFonts w:ascii="Dosis" w:hAnsi="Dosis"/>
          <w:sz w:val="21"/>
          <w:szCs w:val="21"/>
        </w:rPr>
        <w:t xml:space="preserve">r. </w:t>
      </w:r>
    </w:p>
    <w:p w14:paraId="23306D40" w14:textId="5027138E" w:rsidR="00CF18F6" w:rsidRPr="00DA0D09" w:rsidRDefault="00DA0D09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  <w:r w:rsidRPr="002162B7">
        <w:rPr>
          <w:rFonts w:ascii="Dosis" w:hAnsi="Dosis" w:cs="Arial"/>
          <w:b/>
          <w:sz w:val="20"/>
        </w:rPr>
        <w:t>SPZOZ</w:t>
      </w:r>
      <w:r w:rsidR="00CF18F6"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720268">
        <w:rPr>
          <w:rFonts w:ascii="Dosis" w:hAnsi="Dosis" w:cs="Arial"/>
          <w:b/>
          <w:sz w:val="20"/>
        </w:rPr>
        <w:t>A</w:t>
      </w:r>
      <w:r w:rsidR="000B5F60">
        <w:rPr>
          <w:rFonts w:ascii="Dosis" w:hAnsi="Dosis" w:cs="Arial"/>
          <w:b/>
          <w:sz w:val="20"/>
        </w:rPr>
        <w:t>Z.MP.</w:t>
      </w:r>
      <w:r w:rsidR="00E27462">
        <w:rPr>
          <w:rFonts w:ascii="Dosis" w:hAnsi="Dosis" w:cs="Arial"/>
          <w:b/>
          <w:sz w:val="20"/>
        </w:rPr>
        <w:t>165</w:t>
      </w:r>
    </w:p>
    <w:p w14:paraId="13DBECCC" w14:textId="77777777" w:rsidR="00CF18F6" w:rsidRPr="00DA0D09" w:rsidRDefault="00CF18F6" w:rsidP="006A7D92">
      <w:pPr>
        <w:ind w:right="-1"/>
        <w:rPr>
          <w:rFonts w:ascii="Dosis" w:hAnsi="Dosis" w:cs="Arial"/>
          <w:b/>
          <w:sz w:val="21"/>
          <w:szCs w:val="21"/>
          <w:u w:val="single"/>
        </w:rPr>
      </w:pPr>
    </w:p>
    <w:p w14:paraId="0FD44B6D" w14:textId="77777777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OGŁOSZENIE</w:t>
      </w:r>
    </w:p>
    <w:p w14:paraId="12A4C90C" w14:textId="262BCF1F" w:rsidR="000B5F60" w:rsidRPr="0092102E" w:rsidRDefault="000B5F60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  <w:sz w:val="28"/>
          <w:szCs w:val="28"/>
          <w:u w:val="single"/>
        </w:rPr>
      </w:pPr>
      <w:r w:rsidRPr="0092102E">
        <w:rPr>
          <w:rFonts w:ascii="Dosis" w:hAnsi="Dosis" w:cs="Arial"/>
          <w:b/>
          <w:sz w:val="28"/>
          <w:szCs w:val="28"/>
          <w:u w:val="single"/>
        </w:rPr>
        <w:t>O ZAMÓWIENIU W TRYBIE DO 170 000,00 zł netto</w:t>
      </w:r>
    </w:p>
    <w:p w14:paraId="79B5A399" w14:textId="77777777" w:rsidR="00041F8A" w:rsidRPr="000B5F60" w:rsidRDefault="00041F8A" w:rsidP="006A7D92">
      <w:pPr>
        <w:pStyle w:val="Akapitzlist"/>
        <w:spacing w:after="0" w:line="360" w:lineRule="auto"/>
        <w:ind w:left="0" w:right="-1"/>
        <w:jc w:val="center"/>
        <w:rPr>
          <w:rFonts w:ascii="Dosis" w:hAnsi="Dosis" w:cs="Arial"/>
          <w:b/>
        </w:rPr>
      </w:pPr>
    </w:p>
    <w:p w14:paraId="527BB39B" w14:textId="622DD081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  <w:b/>
        </w:rPr>
      </w:pPr>
      <w:r w:rsidRPr="00ED0CFC">
        <w:rPr>
          <w:rFonts w:ascii="Dosis" w:hAnsi="Dosis" w:cs="Arial"/>
        </w:rPr>
        <w:t xml:space="preserve">Przedmiot zamówienia:  </w:t>
      </w:r>
    </w:p>
    <w:p w14:paraId="30EC2A60" w14:textId="0AE08E9B" w:rsidR="000B5F60" w:rsidRDefault="000B5F60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 w:rsidRPr="00ED0CFC">
        <w:rPr>
          <w:rFonts w:ascii="Dosis" w:hAnsi="Dosis" w:cstheme="minorHAnsi"/>
          <w:b/>
        </w:rPr>
        <w:t>„</w:t>
      </w:r>
      <w:r w:rsidR="000A7E66" w:rsidRPr="009E0B06">
        <w:rPr>
          <w:rFonts w:ascii="Dosis" w:hAnsi="Dosis"/>
          <w:b/>
        </w:rPr>
        <w:t>Opraco</w:t>
      </w:r>
      <w:r w:rsidR="00854443">
        <w:rPr>
          <w:rFonts w:ascii="Dosis" w:hAnsi="Dosis"/>
          <w:b/>
        </w:rPr>
        <w:t xml:space="preserve">wanie, produkcja i emisja programów telewizyjnych o zasięgu lokalnym oraz regionalnym </w:t>
      </w:r>
      <w:r w:rsidR="00282BB7">
        <w:rPr>
          <w:rFonts w:ascii="Dosis" w:hAnsi="Dosis"/>
          <w:b/>
        </w:rPr>
        <w:t xml:space="preserve">                             </w:t>
      </w:r>
      <w:r w:rsidR="00854443">
        <w:rPr>
          <w:rFonts w:ascii="Dosis" w:hAnsi="Dosis"/>
          <w:b/>
        </w:rPr>
        <w:t>i wojewódzkim – 2 zadania częściowe</w:t>
      </w:r>
      <w:r w:rsidR="000A7E66">
        <w:rPr>
          <w:rFonts w:ascii="Dosis" w:hAnsi="Dosis"/>
          <w:b/>
        </w:rPr>
        <w:t>”</w:t>
      </w:r>
    </w:p>
    <w:p w14:paraId="07EA245A" w14:textId="425ACE2A" w:rsidR="00854443" w:rsidRDefault="00854443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>
        <w:rPr>
          <w:rFonts w:ascii="Dosis" w:hAnsi="Dosis"/>
          <w:b/>
        </w:rPr>
        <w:t xml:space="preserve">Zadanie częściowe nr 1 - </w:t>
      </w:r>
      <w:r w:rsidRPr="009E0B06">
        <w:rPr>
          <w:rFonts w:ascii="Dosis" w:hAnsi="Dosis"/>
          <w:b/>
        </w:rPr>
        <w:t>Opraco</w:t>
      </w:r>
      <w:r>
        <w:rPr>
          <w:rFonts w:ascii="Dosis" w:hAnsi="Dosis"/>
          <w:b/>
        </w:rPr>
        <w:t>wan</w:t>
      </w:r>
      <w:r w:rsidR="00557E5E">
        <w:rPr>
          <w:rFonts w:ascii="Dosis" w:hAnsi="Dosis"/>
          <w:b/>
        </w:rPr>
        <w:t>ie, produkcja i emisja programu</w:t>
      </w:r>
      <w:r>
        <w:rPr>
          <w:rFonts w:ascii="Dosis" w:hAnsi="Dosis"/>
          <w:b/>
        </w:rPr>
        <w:t xml:space="preserve"> telewizyjn</w:t>
      </w:r>
      <w:r w:rsidR="00557E5E">
        <w:rPr>
          <w:rFonts w:ascii="Dosis" w:hAnsi="Dosis"/>
          <w:b/>
        </w:rPr>
        <w:t>ego</w:t>
      </w:r>
      <w:r>
        <w:rPr>
          <w:rFonts w:ascii="Dosis" w:hAnsi="Dosis"/>
          <w:b/>
        </w:rPr>
        <w:t xml:space="preserve"> o zasięgu lokalnym </w:t>
      </w:r>
    </w:p>
    <w:p w14:paraId="5C591E2F" w14:textId="5CBB7458" w:rsidR="00854443" w:rsidRDefault="00854443" w:rsidP="00ED0CF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</w:rPr>
      </w:pPr>
      <w:r>
        <w:rPr>
          <w:rFonts w:ascii="Dosis" w:hAnsi="Dosis"/>
          <w:b/>
        </w:rPr>
        <w:t xml:space="preserve">Zadanie częściowe nr 2 - </w:t>
      </w:r>
      <w:r w:rsidRPr="009E0B06">
        <w:rPr>
          <w:rFonts w:ascii="Dosis" w:hAnsi="Dosis"/>
          <w:b/>
        </w:rPr>
        <w:t>Opraco</w:t>
      </w:r>
      <w:r>
        <w:rPr>
          <w:rFonts w:ascii="Dosis" w:hAnsi="Dosis"/>
          <w:b/>
        </w:rPr>
        <w:t>wanie, produkcj</w:t>
      </w:r>
      <w:r w:rsidR="00557E5E">
        <w:rPr>
          <w:rFonts w:ascii="Dosis" w:hAnsi="Dosis"/>
          <w:b/>
        </w:rPr>
        <w:t>a i emisja programu telewizyjnego</w:t>
      </w:r>
      <w:r>
        <w:rPr>
          <w:rFonts w:ascii="Dosis" w:hAnsi="Dosis"/>
          <w:b/>
        </w:rPr>
        <w:t xml:space="preserve"> o zasięgu regionalnym</w:t>
      </w:r>
      <w:r w:rsidR="00282BB7">
        <w:rPr>
          <w:rFonts w:ascii="Dosis" w:hAnsi="Dosis"/>
          <w:b/>
        </w:rPr>
        <w:t xml:space="preserve">               </w:t>
      </w:r>
      <w:r>
        <w:rPr>
          <w:rFonts w:ascii="Dosis" w:hAnsi="Dosis"/>
          <w:b/>
        </w:rPr>
        <w:t xml:space="preserve"> i wojewódzkim</w:t>
      </w:r>
    </w:p>
    <w:p w14:paraId="767D6630" w14:textId="06620CF8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</w:rPr>
        <w:t>Szczegółowy opis przedmiotu zamówienia</w:t>
      </w:r>
      <w:r w:rsidR="009E0B06" w:rsidRPr="00ED0CFC">
        <w:rPr>
          <w:rFonts w:ascii="Dosis" w:hAnsi="Dosis" w:cs="Arial"/>
        </w:rPr>
        <w:t xml:space="preserve"> (załącznik nr </w:t>
      </w:r>
      <w:r w:rsidR="000A7E66">
        <w:rPr>
          <w:rFonts w:ascii="Dosis" w:hAnsi="Dosis" w:cs="Arial"/>
        </w:rPr>
        <w:t>2</w:t>
      </w:r>
      <w:r w:rsidR="00854443">
        <w:rPr>
          <w:rFonts w:ascii="Dosis" w:hAnsi="Dosis" w:cs="Arial"/>
        </w:rPr>
        <w:t>, 3</w:t>
      </w:r>
      <w:r w:rsidR="009E0B06" w:rsidRPr="00ED0CFC">
        <w:rPr>
          <w:rFonts w:ascii="Dosis" w:hAnsi="Dosis" w:cs="Arial"/>
        </w:rPr>
        <w:t>)</w:t>
      </w:r>
      <w:r w:rsidRPr="00ED0CFC">
        <w:rPr>
          <w:rFonts w:ascii="Dosis" w:hAnsi="Dosis" w:cs="Arial"/>
        </w:rPr>
        <w:t>:</w:t>
      </w:r>
    </w:p>
    <w:p w14:paraId="2EC4C6FA" w14:textId="3545DFAD" w:rsidR="000A7E66" w:rsidRPr="000A7E66" w:rsidRDefault="000A7E66" w:rsidP="000A7E66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0A7E66">
        <w:rPr>
          <w:rFonts w:ascii="Dosis" w:hAnsi="Dosis"/>
          <w:b/>
        </w:rPr>
        <w:t xml:space="preserve">Zamawiający wymaga, aby każda z powyższych emisji </w:t>
      </w:r>
      <w:r w:rsidR="00683234">
        <w:rPr>
          <w:rFonts w:ascii="Dosis" w:hAnsi="Dosis"/>
          <w:b/>
        </w:rPr>
        <w:t>progra</w:t>
      </w:r>
      <w:r w:rsidR="00557E5E">
        <w:rPr>
          <w:rFonts w:ascii="Dosis" w:hAnsi="Dosis"/>
          <w:b/>
        </w:rPr>
        <w:t>mu</w:t>
      </w:r>
      <w:r w:rsidR="00683234">
        <w:rPr>
          <w:rFonts w:ascii="Dosis" w:hAnsi="Dosis"/>
          <w:b/>
        </w:rPr>
        <w:t xml:space="preserve"> telewizyjn</w:t>
      </w:r>
      <w:r w:rsidR="00557E5E">
        <w:rPr>
          <w:rFonts w:ascii="Dosis" w:hAnsi="Dosis"/>
          <w:b/>
        </w:rPr>
        <w:t>ego odbyła się w innej</w:t>
      </w:r>
      <w:r w:rsidRPr="000A7E66">
        <w:rPr>
          <w:rFonts w:ascii="Dosis" w:hAnsi="Dosis"/>
          <w:b/>
        </w:rPr>
        <w:t xml:space="preserve"> lokaln</w:t>
      </w:r>
      <w:r w:rsidR="00557E5E">
        <w:rPr>
          <w:rFonts w:ascii="Dosis" w:hAnsi="Dosis"/>
          <w:b/>
        </w:rPr>
        <w:t>ej</w:t>
      </w:r>
      <w:r w:rsidR="00683234">
        <w:rPr>
          <w:rFonts w:ascii="Dosis" w:hAnsi="Dosis"/>
          <w:b/>
        </w:rPr>
        <w:t xml:space="preserve"> lub </w:t>
      </w:r>
      <w:r w:rsidR="00557E5E">
        <w:rPr>
          <w:rFonts w:ascii="Dosis" w:hAnsi="Dosis"/>
          <w:b/>
        </w:rPr>
        <w:t xml:space="preserve">regionalnej/wojewódzkiej telewizji </w:t>
      </w:r>
      <w:r w:rsidR="00683234">
        <w:rPr>
          <w:rFonts w:ascii="Dosis" w:hAnsi="Dosis"/>
          <w:b/>
        </w:rPr>
        <w:t>.</w:t>
      </w:r>
      <w:r>
        <w:rPr>
          <w:rFonts w:ascii="Dosis" w:hAnsi="Dosis"/>
          <w:b/>
        </w:rPr>
        <w:t xml:space="preserve"> </w:t>
      </w:r>
    </w:p>
    <w:p w14:paraId="29C23F09" w14:textId="554A3783" w:rsidR="00565898" w:rsidRPr="003D308A" w:rsidRDefault="00565898" w:rsidP="003D308A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>
        <w:rPr>
          <w:rFonts w:ascii="Dosis" w:hAnsi="Dosis"/>
        </w:rPr>
        <w:t>Zamawiający odrzuci ofertę jeżeli z jej treści nie będzie wynikał</w:t>
      </w:r>
      <w:r w:rsidR="00DA46F4">
        <w:rPr>
          <w:rFonts w:ascii="Dosis" w:hAnsi="Dosis"/>
        </w:rPr>
        <w:t>a</w:t>
      </w:r>
      <w:r>
        <w:rPr>
          <w:rFonts w:ascii="Dosis" w:hAnsi="Dosis"/>
        </w:rPr>
        <w:t xml:space="preserve"> emisja programu w mediach o zasięgu lokalnym i/lub regionalnym/wojewódzkim. </w:t>
      </w:r>
    </w:p>
    <w:p w14:paraId="3FED0B11" w14:textId="77777777" w:rsidR="009E0B06" w:rsidRPr="00ED0CFC" w:rsidRDefault="000B5F60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/>
        </w:rPr>
      </w:pPr>
      <w:r w:rsidRPr="00ED0CFC">
        <w:rPr>
          <w:rFonts w:ascii="Dosis" w:hAnsi="Dosis"/>
        </w:rPr>
        <w:t xml:space="preserve">Termin realizacji zamówienia : </w:t>
      </w:r>
    </w:p>
    <w:p w14:paraId="04A15CD3" w14:textId="5F86DD79" w:rsidR="00A21F43" w:rsidRPr="00ED0CFC" w:rsidRDefault="00A21F43" w:rsidP="00ED0CFC">
      <w:pPr>
        <w:pStyle w:val="Akapitzlist"/>
        <w:numPr>
          <w:ilvl w:val="0"/>
          <w:numId w:val="14"/>
        </w:numPr>
        <w:spacing w:after="0" w:line="360" w:lineRule="auto"/>
        <w:ind w:left="567" w:right="-1"/>
        <w:jc w:val="both"/>
        <w:rPr>
          <w:rFonts w:ascii="Dosis" w:hAnsi="Dosis"/>
        </w:rPr>
      </w:pPr>
      <w:r>
        <w:rPr>
          <w:rFonts w:ascii="Dosis" w:hAnsi="Dosis"/>
        </w:rPr>
        <w:t xml:space="preserve">Produkcja i emisja </w:t>
      </w:r>
      <w:r w:rsidR="00E27462">
        <w:rPr>
          <w:rFonts w:ascii="Dosis" w:hAnsi="Dosis"/>
        </w:rPr>
        <w:t>programu</w:t>
      </w:r>
      <w:r>
        <w:rPr>
          <w:rFonts w:ascii="Dosis" w:hAnsi="Dosis"/>
        </w:rPr>
        <w:t xml:space="preserve">: do </w:t>
      </w:r>
      <w:r w:rsidR="00E27462">
        <w:rPr>
          <w:rFonts w:ascii="Dosis" w:hAnsi="Dosis"/>
        </w:rPr>
        <w:t>5</w:t>
      </w:r>
      <w:r>
        <w:rPr>
          <w:rFonts w:ascii="Dosis" w:hAnsi="Dosis"/>
        </w:rPr>
        <w:t>0 dni od dnia otrzymania zlecenia.</w:t>
      </w:r>
    </w:p>
    <w:p w14:paraId="3695F88A" w14:textId="77777777" w:rsidR="00CF18F6" w:rsidRPr="00ED0CFC" w:rsidRDefault="00CF18F6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Arial"/>
        </w:rPr>
      </w:pPr>
      <w:r w:rsidRPr="00ED0CFC">
        <w:rPr>
          <w:rFonts w:ascii="Dosis" w:hAnsi="Dosis" w:cs="Arial"/>
          <w:bCs/>
        </w:rPr>
        <w:t>Zamawiający:</w:t>
      </w:r>
    </w:p>
    <w:p w14:paraId="326C8D64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>Samodzielny Publiczny Zespół Opieki Zdrowotnej w Kędzierzynie – Koźlu</w:t>
      </w:r>
    </w:p>
    <w:p w14:paraId="09790535" w14:textId="77777777" w:rsidR="00CF18F6" w:rsidRPr="00ED0CFC" w:rsidRDefault="00CF18F6" w:rsidP="00ED0CFC">
      <w:pPr>
        <w:pStyle w:val="Tekstpodstawowy"/>
        <w:tabs>
          <w:tab w:val="left" w:pos="284"/>
        </w:tabs>
        <w:spacing w:line="360" w:lineRule="auto"/>
        <w:ind w:right="-1"/>
        <w:jc w:val="both"/>
        <w:rPr>
          <w:rFonts w:ascii="Dosis" w:hAnsi="Dosis" w:cs="Arial"/>
          <w:b/>
          <w:sz w:val="22"/>
          <w:szCs w:val="22"/>
        </w:rPr>
      </w:pPr>
      <w:r w:rsidRPr="00ED0CFC">
        <w:rPr>
          <w:rFonts w:ascii="Dosis" w:hAnsi="Dosis" w:cs="Arial"/>
          <w:b/>
          <w:sz w:val="22"/>
          <w:szCs w:val="22"/>
        </w:rPr>
        <w:t xml:space="preserve"> ul. 24 Kwietnia 5, 47-200 Kędzierzyn - Koźle</w:t>
      </w:r>
    </w:p>
    <w:p w14:paraId="7CCE4EAC" w14:textId="257515C4" w:rsidR="00720268" w:rsidRPr="00ED0CFC" w:rsidRDefault="00720268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Osobami ze strony zamawiającego upoważnionymi do kontaktowania się z wykonawcami, </w:t>
      </w:r>
      <w:r w:rsidR="009E0B06" w:rsidRPr="00ED0CFC">
        <w:rPr>
          <w:rFonts w:ascii="Dosis" w:hAnsi="Dosis" w:cs="Calibri"/>
          <w:szCs w:val="22"/>
        </w:rPr>
        <w:t>jest</w:t>
      </w:r>
      <w:r w:rsidRPr="00ED0CFC">
        <w:rPr>
          <w:rFonts w:ascii="Dosis" w:hAnsi="Dosis" w:cs="Calibri"/>
          <w:szCs w:val="22"/>
        </w:rPr>
        <w:t xml:space="preserve">: </w:t>
      </w:r>
      <w:r w:rsidRPr="00ED0CFC">
        <w:rPr>
          <w:rFonts w:ascii="Dosis" w:hAnsi="Dosis" w:cs="Calibri"/>
          <w:szCs w:val="22"/>
        </w:rPr>
        <w:br/>
      </w:r>
      <w:r w:rsidR="00A21F43">
        <w:rPr>
          <w:rFonts w:ascii="Dosis" w:hAnsi="Dosis" w:cs="Calibri"/>
          <w:szCs w:val="22"/>
        </w:rPr>
        <w:t>Magda</w:t>
      </w:r>
      <w:r w:rsidR="000B5F60" w:rsidRPr="00ED0CFC">
        <w:rPr>
          <w:rFonts w:ascii="Dosis" w:hAnsi="Dosis" w:cs="Calibri"/>
          <w:szCs w:val="22"/>
        </w:rPr>
        <w:t xml:space="preserve"> </w:t>
      </w:r>
      <w:r w:rsidR="009E0B06" w:rsidRPr="00ED0CFC">
        <w:rPr>
          <w:rFonts w:ascii="Dosis" w:hAnsi="Dosis" w:cs="Calibri"/>
          <w:szCs w:val="22"/>
        </w:rPr>
        <w:t>Giczewska</w:t>
      </w:r>
      <w:r w:rsidRPr="00ED0CFC">
        <w:rPr>
          <w:rFonts w:ascii="Dosis" w:hAnsi="Dosis" w:cs="Calibri"/>
          <w:szCs w:val="22"/>
        </w:rPr>
        <w:t xml:space="preserve"> tel. </w:t>
      </w:r>
      <w:r w:rsidR="006A7D92" w:rsidRPr="00ED0CFC">
        <w:rPr>
          <w:rStyle w:val="normalny-h1"/>
          <w:rFonts w:ascii="Dosis" w:eastAsiaTheme="majorEastAsia" w:hAnsi="Dosis" w:cstheme="minorHAnsi"/>
        </w:rPr>
        <w:t>888 368 872</w:t>
      </w:r>
      <w:r w:rsidR="006A7D92" w:rsidRPr="00ED0CFC">
        <w:rPr>
          <w:rStyle w:val="normalny-h1"/>
          <w:rFonts w:ascii="Dosis" w:eastAsiaTheme="majorEastAsia" w:hAnsi="Dosis" w:cstheme="minorHAnsi"/>
          <w:b/>
        </w:rPr>
        <w:t xml:space="preserve"> </w:t>
      </w:r>
      <w:r w:rsidRPr="00ED0CFC">
        <w:rPr>
          <w:rFonts w:ascii="Dosis" w:hAnsi="Dosis" w:cs="Calibri"/>
          <w:szCs w:val="22"/>
        </w:rPr>
        <w:t>w godzinach pracy Zamawiającego tj. 7:00 - 14:35.</w:t>
      </w:r>
    </w:p>
    <w:p w14:paraId="27D9142E" w14:textId="77777777" w:rsidR="000C0CD0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 xml:space="preserve">Zamawiający </w:t>
      </w:r>
      <w:r w:rsidR="006A7D92" w:rsidRPr="00ED0CFC">
        <w:rPr>
          <w:rFonts w:ascii="Dosis" w:hAnsi="Dosis" w:cs="Calibri"/>
          <w:szCs w:val="22"/>
        </w:rPr>
        <w:t xml:space="preserve">nie </w:t>
      </w:r>
      <w:r w:rsidRPr="00ED0CFC">
        <w:rPr>
          <w:rFonts w:ascii="Dosis" w:hAnsi="Dosis" w:cs="Calibri"/>
          <w:szCs w:val="22"/>
        </w:rPr>
        <w:t>dopuszcza możliwoś</w:t>
      </w:r>
      <w:r w:rsidR="006A7D92" w:rsidRPr="00ED0CFC">
        <w:rPr>
          <w:rFonts w:ascii="Dosis" w:hAnsi="Dosis" w:cs="Calibri"/>
          <w:szCs w:val="22"/>
        </w:rPr>
        <w:t>ci</w:t>
      </w:r>
      <w:r w:rsidR="000C0CD0">
        <w:rPr>
          <w:rFonts w:ascii="Dosis" w:hAnsi="Dosis" w:cs="Calibri"/>
          <w:szCs w:val="22"/>
        </w:rPr>
        <w:t xml:space="preserve"> składania ofert wariantowych. </w:t>
      </w:r>
    </w:p>
    <w:p w14:paraId="43D6BB55" w14:textId="422C733D" w:rsidR="00041F8A" w:rsidRPr="00ED0CFC" w:rsidRDefault="000C0CD0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>
        <w:rPr>
          <w:rFonts w:ascii="Dosis" w:hAnsi="Dosis" w:cs="Calibri"/>
          <w:szCs w:val="22"/>
        </w:rPr>
        <w:t xml:space="preserve">Zamawiający dopuszcza składnie ofert </w:t>
      </w:r>
      <w:r w:rsidR="00DA0D09" w:rsidRPr="00ED0CFC">
        <w:rPr>
          <w:rFonts w:ascii="Dosis" w:hAnsi="Dosis" w:cs="Calibri"/>
          <w:szCs w:val="22"/>
        </w:rPr>
        <w:t>częściowych.</w:t>
      </w:r>
    </w:p>
    <w:p w14:paraId="395266C9" w14:textId="27FD84A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szCs w:val="22"/>
        </w:rPr>
        <w:t>Wszelkie oświadczenia, wnioski, zawiadomienia oraz informacje Zamawiający i Wykonawcy przekazują za pomocą platformy zakupowej. W przypadku awarii platformy zakupowej dopuszcza się komunikację z Zamawiającym za pomocą poczty  elektronicznej na adres:</w:t>
      </w:r>
      <w:r w:rsidRPr="00ED0CFC">
        <w:rPr>
          <w:rFonts w:ascii="Dosis" w:hAnsi="Dosis" w:cs="Calibri"/>
          <w:bCs/>
          <w:szCs w:val="22"/>
        </w:rPr>
        <w:t xml:space="preserve"> </w:t>
      </w:r>
      <w:hyperlink r:id="rId8" w:history="1">
        <w:r w:rsidR="00041F8A" w:rsidRPr="00ED0CFC">
          <w:rPr>
            <w:rStyle w:val="Hipercze"/>
            <w:rFonts w:ascii="Dosis" w:eastAsiaTheme="majorEastAsia" w:hAnsi="Dosis" w:cs="Calibri"/>
            <w:b/>
            <w:szCs w:val="22"/>
            <w:lang w:val="de-DE"/>
          </w:rPr>
          <w:t>zaopatrzenie@e-szpital.eu.</w:t>
        </w:r>
      </w:hyperlink>
    </w:p>
    <w:p w14:paraId="293DFCE5" w14:textId="12A63749" w:rsidR="00DA0D09" w:rsidRPr="0007381E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eastAsiaTheme="majorEastAsia" w:hAnsi="Dosis" w:cs="Calibri"/>
          <w:b/>
          <w:color w:val="FF0000"/>
          <w:szCs w:val="22"/>
          <w:u w:val="single"/>
        </w:rPr>
      </w:pPr>
      <w:bookmarkStart w:id="0" w:name="_Hlk223431034"/>
      <w:r w:rsidRPr="00ED0CFC">
        <w:rPr>
          <w:rFonts w:ascii="Dosis" w:hAnsi="Dosis" w:cs="Calibri"/>
          <w:szCs w:val="22"/>
        </w:rPr>
        <w:t xml:space="preserve">Wykonawca może zwrócić się do Zamawiającego z </w:t>
      </w:r>
      <w:bookmarkEnd w:id="0"/>
      <w:r w:rsidRPr="00ED0CFC">
        <w:rPr>
          <w:rFonts w:ascii="Dosis" w:hAnsi="Dosis" w:cs="Calibri"/>
          <w:szCs w:val="22"/>
        </w:rPr>
        <w:t>zapytaniem dotyczącym treści ogłoszenia</w:t>
      </w:r>
      <w:r w:rsidRPr="00ED0CFC">
        <w:rPr>
          <w:rFonts w:ascii="Dosis" w:hAnsi="Dosis" w:cs="Calibri"/>
          <w:szCs w:val="22"/>
        </w:rPr>
        <w:br/>
        <w:t>o zamówieniu.</w:t>
      </w:r>
    </w:p>
    <w:p w14:paraId="5A6D92EE" w14:textId="77777777" w:rsidR="00DA0D09" w:rsidRPr="00ED0CFC" w:rsidRDefault="00DA0D09" w:rsidP="00ED0CFC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Fonts w:ascii="Dosis" w:hAnsi="Dosis" w:cs="Calibri"/>
          <w:szCs w:val="22"/>
        </w:rPr>
      </w:pPr>
      <w:r w:rsidRPr="00ED0CFC">
        <w:rPr>
          <w:rFonts w:ascii="Dosis" w:hAnsi="Dosis" w:cs="Calibri"/>
          <w:iCs/>
          <w:szCs w:val="22"/>
        </w:rPr>
        <w:lastRenderedPageBreak/>
        <w:t>Zamawiający dopuszcza możliwość prowadzenia między Zamawiającym, a Wykonawcą negocjacji dotyczących złożonej oferty oraz dokonywanie jej zmiany.</w:t>
      </w:r>
    </w:p>
    <w:p w14:paraId="01391C20" w14:textId="77777777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u w:val="single"/>
        </w:rPr>
        <w:t>Przygotowanie oferty</w:t>
      </w:r>
      <w:r w:rsidRPr="00ED0CFC">
        <w:rPr>
          <w:rFonts w:ascii="Dosis" w:hAnsi="Dosis" w:cs="Calibri"/>
        </w:rPr>
        <w:t>:</w:t>
      </w:r>
    </w:p>
    <w:p w14:paraId="06F89F31" w14:textId="77777777" w:rsidR="00DA0D09" w:rsidRPr="00ED0CFC" w:rsidRDefault="00DA0D09" w:rsidP="00ED0CFC">
      <w:pPr>
        <w:tabs>
          <w:tab w:val="left" w:pos="284"/>
          <w:tab w:val="left" w:pos="9498"/>
        </w:tabs>
        <w:spacing w:line="360" w:lineRule="auto"/>
        <w:ind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Wykonawca może złożyć jedną ofertę. </w:t>
      </w:r>
      <w:r w:rsidRPr="00ED0CFC">
        <w:rPr>
          <w:rFonts w:ascii="Dosis" w:hAnsi="Dosis" w:cs="Calibri"/>
          <w:b/>
        </w:rPr>
        <w:t>Zamawiający wymaga złożenia oferty drogą elektroniczną</w:t>
      </w:r>
      <w:r w:rsidRPr="00ED0CFC">
        <w:rPr>
          <w:rFonts w:ascii="Dosis" w:hAnsi="Dosis" w:cs="Calibri"/>
        </w:rPr>
        <w:t xml:space="preserve">. </w:t>
      </w:r>
    </w:p>
    <w:p w14:paraId="120F5D2D" w14:textId="5B6FEE9E" w:rsidR="00DA0D09" w:rsidRPr="00ED0CFC" w:rsidRDefault="00DA0D09" w:rsidP="00ED0CFC">
      <w:pPr>
        <w:pStyle w:val="Akapitzlist"/>
        <w:numPr>
          <w:ilvl w:val="0"/>
          <w:numId w:val="3"/>
        </w:numPr>
        <w:tabs>
          <w:tab w:val="left" w:pos="284"/>
          <w:tab w:val="left" w:pos="9498"/>
        </w:tabs>
        <w:spacing w:after="0" w:line="360" w:lineRule="auto"/>
        <w:ind w:left="0" w:right="-1"/>
        <w:rPr>
          <w:rFonts w:ascii="Dosis" w:hAnsi="Dosis" w:cs="Calibri"/>
          <w:u w:val="single"/>
        </w:rPr>
      </w:pPr>
      <w:r w:rsidRPr="00ED0CFC">
        <w:rPr>
          <w:rFonts w:ascii="Dosis" w:hAnsi="Dosis" w:cs="Calibri"/>
        </w:rPr>
        <w:t xml:space="preserve">Ofertę można składać za pomocą platformy zakupowej: </w:t>
      </w:r>
      <w:hyperlink r:id="rId9" w:history="1">
        <w:r w:rsidRPr="00ED0CFC">
          <w:rPr>
            <w:rStyle w:val="Hipercze"/>
            <w:rFonts w:ascii="Dosis" w:hAnsi="Dosis" w:cs="Calibri"/>
            <w:b/>
          </w:rPr>
          <w:t>https://platformazakupowa.pl/pn/spzoz_kedzierzynkozle/proceedings</w:t>
        </w:r>
      </w:hyperlink>
      <w:r w:rsidRPr="00ED0CFC">
        <w:rPr>
          <w:rFonts w:ascii="Dosis" w:hAnsi="Dosis" w:cs="Calibri"/>
        </w:rPr>
        <w:t xml:space="preserve"> </w:t>
      </w:r>
    </w:p>
    <w:p w14:paraId="72764F04" w14:textId="074A4ECA" w:rsidR="00DA0D09" w:rsidRPr="0013380D" w:rsidRDefault="00DA0D09" w:rsidP="00ED0CF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ED0CFC">
        <w:rPr>
          <w:rFonts w:ascii="Dosis" w:hAnsi="Dosis" w:cs="Calibri"/>
          <w:color w:val="000000"/>
        </w:rPr>
        <w:t xml:space="preserve">Termin składania ofert upływa w dniu </w:t>
      </w:r>
      <w:r w:rsidRPr="00ED0CFC">
        <w:rPr>
          <w:rFonts w:ascii="Dosis" w:hAnsi="Dosis" w:cs="Calibri"/>
          <w:b/>
          <w:color w:val="0000FF"/>
          <w:u w:val="single"/>
        </w:rPr>
        <w:t xml:space="preserve">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Pr="0013380D">
        <w:rPr>
          <w:rFonts w:ascii="Dosis" w:hAnsi="Dosis" w:cs="Calibri"/>
          <w:b/>
          <w:sz w:val="24"/>
          <w:szCs w:val="24"/>
          <w:u w:val="single"/>
        </w:rPr>
        <w:t>-202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6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 xml:space="preserve">r. o godzina 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>1</w:t>
      </w:r>
      <w:r w:rsidRPr="0013380D">
        <w:rPr>
          <w:rFonts w:ascii="Dosis" w:hAnsi="Dosis" w:cs="Calibri"/>
          <w:b/>
          <w:bCs/>
          <w:sz w:val="24"/>
          <w:szCs w:val="24"/>
          <w:u w:val="single"/>
        </w:rPr>
        <w:t>:00.</w:t>
      </w:r>
    </w:p>
    <w:p w14:paraId="5E57E6D2" w14:textId="20C03D38" w:rsidR="002B73AC" w:rsidRPr="002B73AC" w:rsidRDefault="00DA0D09" w:rsidP="002B73A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13380D">
        <w:rPr>
          <w:rFonts w:ascii="Dosis" w:hAnsi="Dosis" w:cs="Calibri"/>
        </w:rPr>
        <w:t xml:space="preserve">Otwarcie ofert nastąpi w dniu 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0</w:t>
      </w:r>
      <w:r w:rsidR="00A86C04" w:rsidRPr="0013380D">
        <w:rPr>
          <w:rFonts w:ascii="Dosis" w:hAnsi="Dosis" w:cs="Calibri"/>
          <w:b/>
          <w:sz w:val="24"/>
          <w:szCs w:val="24"/>
          <w:u w:val="single"/>
        </w:rPr>
        <w:t>3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-0</w:t>
      </w:r>
      <w:r w:rsidR="003D308A" w:rsidRPr="0013380D">
        <w:rPr>
          <w:rFonts w:ascii="Dosis" w:hAnsi="Dosis" w:cs="Calibri"/>
          <w:b/>
          <w:sz w:val="24"/>
          <w:szCs w:val="24"/>
          <w:u w:val="single"/>
        </w:rPr>
        <w:t>4</w:t>
      </w:r>
      <w:r w:rsidR="00720268" w:rsidRPr="0013380D">
        <w:rPr>
          <w:rFonts w:ascii="Dosis" w:hAnsi="Dosis" w:cs="Calibri"/>
          <w:b/>
          <w:sz w:val="24"/>
          <w:szCs w:val="24"/>
          <w:u w:val="single"/>
        </w:rPr>
        <w:t>-2026</w:t>
      </w:r>
      <w:r w:rsidR="00E27462">
        <w:rPr>
          <w:rFonts w:ascii="Dosis" w:hAnsi="Dosis" w:cs="Calibri"/>
          <w:b/>
          <w:bCs/>
          <w:sz w:val="24"/>
          <w:szCs w:val="24"/>
          <w:u w:val="single"/>
        </w:rPr>
        <w:t>r. o godzina 11</w:t>
      </w:r>
      <w:r w:rsidR="00720268" w:rsidRPr="0013380D">
        <w:rPr>
          <w:rFonts w:ascii="Dosis" w:hAnsi="Dosis" w:cs="Calibri"/>
          <w:b/>
          <w:bCs/>
          <w:sz w:val="24"/>
          <w:szCs w:val="24"/>
          <w:u w:val="single"/>
        </w:rPr>
        <w:t>:05</w:t>
      </w:r>
      <w:r w:rsidR="00720268" w:rsidRPr="0013380D">
        <w:rPr>
          <w:rFonts w:ascii="Dosis" w:hAnsi="Dosis" w:cs="Calibri"/>
          <w:b/>
          <w:bCs/>
          <w:u w:val="single"/>
        </w:rPr>
        <w:t xml:space="preserve"> </w:t>
      </w:r>
      <w:r w:rsidR="002B73AC">
        <w:rPr>
          <w:rFonts w:ascii="Dosis" w:hAnsi="Dosis" w:cs="Calibri"/>
          <w:color w:val="000000"/>
        </w:rPr>
        <w:t>w siedzibie Zamawiające</w:t>
      </w:r>
      <w:r w:rsidR="002B73AC">
        <w:rPr>
          <w:rFonts w:ascii="Dosis" w:hAnsi="Dosis" w:cs="Calibri"/>
          <w:color w:val="000000"/>
        </w:rPr>
        <w:softHyphen/>
        <w:t>go</w:t>
      </w:r>
    </w:p>
    <w:p w14:paraId="20E09C7E" w14:textId="77777777" w:rsidR="002B73AC" w:rsidRDefault="002B73AC" w:rsidP="002B73AC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  <w:bCs/>
        </w:rPr>
      </w:pPr>
      <w:r w:rsidRPr="002B73AC">
        <w:rPr>
          <w:rFonts w:ascii="Dosis" w:hAnsi="Dosis"/>
          <w:b/>
          <w:bCs/>
        </w:rPr>
        <w:t>Warunki udziału w postępowaniu</w:t>
      </w:r>
    </w:p>
    <w:p w14:paraId="484A3080" w14:textId="63E05853" w:rsidR="002B73AC" w:rsidRPr="002B73AC" w:rsidRDefault="002B73AC" w:rsidP="002B73AC">
      <w:pPr>
        <w:pStyle w:val="Akapitzlist"/>
        <w:numPr>
          <w:ilvl w:val="0"/>
          <w:numId w:val="3"/>
        </w:numPr>
        <w:spacing w:after="0" w:line="360" w:lineRule="auto"/>
        <w:ind w:left="0" w:right="-1"/>
        <w:jc w:val="both"/>
        <w:rPr>
          <w:rFonts w:ascii="Dosis" w:hAnsi="Dosis" w:cs="Calibri"/>
          <w:u w:val="single"/>
        </w:rPr>
      </w:pPr>
      <w:r w:rsidRPr="002B73AC">
        <w:rPr>
          <w:rFonts w:ascii="Dosis" w:hAnsi="Dosis"/>
        </w:rPr>
        <w:t>O udzielenie zamówienia mogą ubiegać się wykonawcy, którzy:</w:t>
      </w:r>
    </w:p>
    <w:p w14:paraId="61337F3B" w14:textId="386BDC70" w:rsidR="002B73AC" w:rsidRPr="002B73AC" w:rsidRDefault="002B73AC" w:rsidP="002B73AC">
      <w:pPr>
        <w:pStyle w:val="Akapitzlist"/>
        <w:numPr>
          <w:ilvl w:val="0"/>
          <w:numId w:val="28"/>
        </w:numPr>
        <w:rPr>
          <w:rFonts w:ascii="Dosis" w:hAnsi="Dosis"/>
        </w:rPr>
      </w:pPr>
      <w:r w:rsidRPr="002B73AC">
        <w:rPr>
          <w:rFonts w:ascii="Dosis" w:hAnsi="Dosis"/>
        </w:rPr>
        <w:t>posiadają doświadczenie w realizacji podobnych usług,</w:t>
      </w:r>
    </w:p>
    <w:p w14:paraId="68B7F27B" w14:textId="16FE5E29" w:rsidR="002B73AC" w:rsidRDefault="002B73AC" w:rsidP="002B73AC">
      <w:pPr>
        <w:numPr>
          <w:ilvl w:val="0"/>
          <w:numId w:val="28"/>
        </w:numPr>
        <w:rPr>
          <w:rFonts w:ascii="Dosis" w:hAnsi="Dosis"/>
        </w:rPr>
      </w:pPr>
      <w:r w:rsidRPr="00DA3300">
        <w:rPr>
          <w:rFonts w:ascii="Dosis" w:hAnsi="Dosis"/>
        </w:rPr>
        <w:t>dysponują potencjałem technicznym i kadrowym umożliwiającym wykonanie zamówienia.</w:t>
      </w:r>
    </w:p>
    <w:p w14:paraId="725EADC0" w14:textId="5DA7BB58" w:rsidR="00DB07A4" w:rsidRPr="00ED0CFC" w:rsidRDefault="00DB07A4" w:rsidP="00DB07A4">
      <w:pPr>
        <w:pStyle w:val="Tekstpodstawowy2"/>
        <w:numPr>
          <w:ilvl w:val="0"/>
          <w:numId w:val="3"/>
        </w:numPr>
        <w:spacing w:line="360" w:lineRule="auto"/>
        <w:ind w:left="0" w:right="-1"/>
        <w:rPr>
          <w:rStyle w:val="Hipercze"/>
          <w:rFonts w:ascii="Dosis" w:eastAsiaTheme="majorEastAsia" w:hAnsi="Dosis" w:cs="Calibri"/>
          <w:b/>
          <w:color w:val="FF0000"/>
          <w:szCs w:val="22"/>
        </w:rPr>
      </w:pPr>
      <w:r>
        <w:rPr>
          <w:rFonts w:ascii="Dosis" w:hAnsi="Dosis" w:cs="Calibri"/>
          <w:szCs w:val="22"/>
        </w:rPr>
        <w:t xml:space="preserve">Zamawiający </w:t>
      </w:r>
      <w:r w:rsidRPr="00ED0CFC">
        <w:rPr>
          <w:rFonts w:ascii="Dosis" w:hAnsi="Dosis" w:cs="Calibri"/>
          <w:szCs w:val="22"/>
        </w:rPr>
        <w:t>może zwrócić się do</w:t>
      </w:r>
      <w:r>
        <w:rPr>
          <w:rFonts w:ascii="Dosis" w:hAnsi="Dosis" w:cs="Calibri"/>
          <w:szCs w:val="22"/>
        </w:rPr>
        <w:t xml:space="preserve"> Wykonawcy</w:t>
      </w:r>
      <w:r w:rsidRPr="00ED0CFC">
        <w:rPr>
          <w:rFonts w:ascii="Dosis" w:hAnsi="Dosis" w:cs="Calibri"/>
          <w:szCs w:val="22"/>
        </w:rPr>
        <w:t xml:space="preserve"> z</w:t>
      </w:r>
      <w:r>
        <w:rPr>
          <w:rFonts w:ascii="Dosis" w:hAnsi="Dosis" w:cs="Calibri"/>
          <w:szCs w:val="22"/>
        </w:rPr>
        <w:t xml:space="preserve"> prośbą o udokumentowanie doświadczenia w zakresie realizacji usług objętych ogłoszeniem. Jeżeli Wykonawca nie wykaże się posiadanym doświadczeniem, Zamawiający może odrzucić jego ofertę.</w:t>
      </w:r>
    </w:p>
    <w:p w14:paraId="0730A5F0" w14:textId="77777777" w:rsidR="002B73AC" w:rsidRDefault="00DA0D09" w:rsidP="00565898">
      <w:pPr>
        <w:pStyle w:val="Akapitzlist"/>
        <w:numPr>
          <w:ilvl w:val="0"/>
          <w:numId w:val="3"/>
        </w:numPr>
        <w:ind w:left="0" w:hanging="426"/>
        <w:rPr>
          <w:rFonts w:ascii="Dosis" w:hAnsi="Dosis"/>
        </w:rPr>
      </w:pPr>
      <w:r w:rsidRPr="002B73AC">
        <w:rPr>
          <w:rFonts w:ascii="Dosis" w:hAnsi="Dosis" w:cs="Calibri"/>
        </w:rPr>
        <w:t xml:space="preserve">Kryterium oceny ofert: </w:t>
      </w:r>
      <w:r w:rsidRPr="002B73AC">
        <w:rPr>
          <w:rFonts w:ascii="Dosis" w:hAnsi="Dosis" w:cs="Calibri"/>
          <w:b/>
        </w:rPr>
        <w:t>cena 100%.</w:t>
      </w:r>
    </w:p>
    <w:p w14:paraId="7FC6BFA1" w14:textId="318E3DF9" w:rsidR="00565898" w:rsidRPr="00565898" w:rsidRDefault="00565898" w:rsidP="00565898">
      <w:pPr>
        <w:pStyle w:val="Akapitzlist"/>
        <w:numPr>
          <w:ilvl w:val="0"/>
          <w:numId w:val="3"/>
        </w:numPr>
        <w:ind w:left="0" w:hanging="426"/>
        <w:rPr>
          <w:rFonts w:ascii="Dosis" w:hAnsi="Dosis"/>
        </w:rPr>
      </w:pPr>
      <w:r>
        <w:rPr>
          <w:rFonts w:ascii="Dosis" w:hAnsi="Dosis"/>
        </w:rPr>
        <w:t xml:space="preserve">Zamawiającemu przysługuje prawo unieważnienia postępowania na każdym jego etapie bez podania przyczyny. </w:t>
      </w:r>
    </w:p>
    <w:p w14:paraId="0FB915B8" w14:textId="705A9883" w:rsidR="00DA0D09" w:rsidRPr="002B73AC" w:rsidRDefault="00DA0D09" w:rsidP="00565898">
      <w:pPr>
        <w:pStyle w:val="Akapitzlist"/>
        <w:numPr>
          <w:ilvl w:val="0"/>
          <w:numId w:val="3"/>
        </w:numPr>
        <w:ind w:left="0" w:hanging="426"/>
        <w:rPr>
          <w:rFonts w:ascii="Dosis" w:hAnsi="Dosis"/>
        </w:rPr>
      </w:pPr>
      <w:r w:rsidRPr="002B73AC">
        <w:rPr>
          <w:rFonts w:ascii="Dosis" w:hAnsi="Dosis" w:cs="Calibri"/>
          <w:b/>
          <w:u w:val="single"/>
        </w:rPr>
        <w:t xml:space="preserve">Wymagane dokumenty, jakie należy dołączyć składając ofertę: </w:t>
      </w:r>
    </w:p>
    <w:p w14:paraId="4A82EE4A" w14:textId="58B9265F" w:rsidR="00DA0D09" w:rsidRPr="00ED0CFC" w:rsidRDefault="00DA0D09" w:rsidP="00565898">
      <w:pPr>
        <w:pStyle w:val="Akapitzlist"/>
        <w:numPr>
          <w:ilvl w:val="0"/>
          <w:numId w:val="4"/>
        </w:numPr>
        <w:spacing w:after="0" w:line="360" w:lineRule="auto"/>
        <w:ind w:left="0" w:right="-1" w:hanging="426"/>
        <w:jc w:val="both"/>
        <w:rPr>
          <w:rFonts w:ascii="Dosis" w:hAnsi="Dosis" w:cs="Calibri"/>
          <w:b/>
          <w:u w:val="single"/>
        </w:rPr>
      </w:pPr>
      <w:r w:rsidRPr="00ED0CFC">
        <w:rPr>
          <w:rFonts w:ascii="Dosis" w:hAnsi="Dosis" w:cs="Calibri"/>
          <w:b/>
        </w:rPr>
        <w:t>Wypełniony formularz ofertowy (wzór stanowi załącznik nr 1)</w:t>
      </w:r>
      <w:r w:rsidR="00ED0CFC" w:rsidRPr="00ED0CFC">
        <w:rPr>
          <w:rFonts w:ascii="Dosis" w:hAnsi="Dosis" w:cs="Calibri"/>
          <w:b/>
        </w:rPr>
        <w:t>;</w:t>
      </w:r>
    </w:p>
    <w:p w14:paraId="0E52A027" w14:textId="16789445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2ADCE2C6" w14:textId="77777777" w:rsidR="00B25448" w:rsidRPr="00ED0CFC" w:rsidRDefault="00B25448" w:rsidP="00ED0CFC">
      <w:pPr>
        <w:spacing w:after="0" w:line="276" w:lineRule="auto"/>
        <w:ind w:right="-1"/>
        <w:jc w:val="both"/>
        <w:rPr>
          <w:rFonts w:ascii="Dosis" w:hAnsi="Dosis" w:cs="Calibri"/>
          <w:b/>
          <w:u w:val="single"/>
        </w:rPr>
      </w:pPr>
    </w:p>
    <w:p w14:paraId="42C2F30F" w14:textId="77777777" w:rsidR="00DA0D09" w:rsidRPr="00ED0CFC" w:rsidRDefault="00DA0D09" w:rsidP="00ED0CFC">
      <w:pPr>
        <w:spacing w:line="276" w:lineRule="auto"/>
        <w:ind w:right="-1"/>
        <w:jc w:val="both"/>
        <w:rPr>
          <w:rFonts w:ascii="Dosis" w:hAnsi="Dosis" w:cs="Arial"/>
          <w:sz w:val="20"/>
        </w:rPr>
      </w:pPr>
    </w:p>
    <w:p w14:paraId="4BF363F6" w14:textId="77777777" w:rsidR="00DA0D09" w:rsidRPr="00ED0CFC" w:rsidRDefault="00DA0D09" w:rsidP="00ED0CFC">
      <w:pPr>
        <w:spacing w:line="276" w:lineRule="auto"/>
        <w:ind w:right="-1" w:firstLine="708"/>
        <w:jc w:val="right"/>
        <w:rPr>
          <w:rFonts w:ascii="Dosis" w:hAnsi="Dosis" w:cs="Arial"/>
          <w:sz w:val="20"/>
        </w:rPr>
      </w:pPr>
      <w:r w:rsidRPr="00ED0CFC">
        <w:rPr>
          <w:rFonts w:ascii="Dosis" w:hAnsi="Dosis" w:cs="Arial"/>
          <w:sz w:val="20"/>
        </w:rPr>
        <w:t>………………………………………………………………</w:t>
      </w:r>
    </w:p>
    <w:p w14:paraId="534EA238" w14:textId="77777777" w:rsidR="00DA0D09" w:rsidRPr="00ED0CFC" w:rsidRDefault="00DA0D09" w:rsidP="00ED0CFC">
      <w:pPr>
        <w:spacing w:line="276" w:lineRule="auto"/>
        <w:ind w:right="-1" w:firstLine="709"/>
        <w:jc w:val="right"/>
        <w:rPr>
          <w:rFonts w:ascii="Dosis" w:hAnsi="Dosis" w:cs="Arial"/>
          <w:sz w:val="16"/>
          <w:szCs w:val="16"/>
        </w:rPr>
      </w:pPr>
      <w:r w:rsidRPr="00ED0CFC">
        <w:rPr>
          <w:rFonts w:ascii="Dosis" w:hAnsi="Dosis" w:cs="Arial"/>
          <w:sz w:val="16"/>
          <w:szCs w:val="16"/>
        </w:rPr>
        <w:t>Podpis Kierownika Zamawiającego</w:t>
      </w:r>
    </w:p>
    <w:p w14:paraId="7A1E4729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b/>
          <w:sz w:val="20"/>
          <w:u w:val="single"/>
        </w:rPr>
      </w:pPr>
    </w:p>
    <w:p w14:paraId="769CF497" w14:textId="77777777" w:rsidR="00CF18F6" w:rsidRPr="00ED0CFC" w:rsidRDefault="00CF18F6" w:rsidP="00ED0CFC">
      <w:pPr>
        <w:spacing w:line="276" w:lineRule="auto"/>
        <w:ind w:right="-1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>Załączniki:</w:t>
      </w:r>
    </w:p>
    <w:p w14:paraId="4C7A36E3" w14:textId="7BFBDCAC" w:rsidR="00CF18F6" w:rsidRDefault="00CF18F6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 w:rsidRPr="00ED0CFC">
        <w:rPr>
          <w:rFonts w:ascii="Dosis" w:hAnsi="Dosis" w:cs="Arial"/>
          <w:sz w:val="18"/>
          <w:szCs w:val="18"/>
        </w:rPr>
        <w:t xml:space="preserve">Formularz ofertowy  - załącznik nr </w:t>
      </w:r>
      <w:r w:rsidR="00041F8A" w:rsidRPr="00ED0CFC">
        <w:rPr>
          <w:rFonts w:ascii="Dosis" w:hAnsi="Dosis" w:cs="Arial"/>
          <w:sz w:val="18"/>
          <w:szCs w:val="18"/>
        </w:rPr>
        <w:t>1</w:t>
      </w:r>
      <w:r w:rsidRPr="00ED0CFC">
        <w:rPr>
          <w:rFonts w:ascii="Dosis" w:hAnsi="Dosis" w:cs="Arial"/>
          <w:sz w:val="18"/>
          <w:szCs w:val="18"/>
        </w:rPr>
        <w:t>;</w:t>
      </w:r>
    </w:p>
    <w:p w14:paraId="0EA110A7" w14:textId="6BDF84EA" w:rsidR="000A7E66" w:rsidRDefault="00ED0CFC" w:rsidP="00ED0CFC">
      <w:pPr>
        <w:numPr>
          <w:ilvl w:val="0"/>
          <w:numId w:val="2"/>
        </w:numPr>
        <w:tabs>
          <w:tab w:val="left" w:pos="142"/>
        </w:tabs>
        <w:suppressAutoHyphens/>
        <w:spacing w:after="0" w:line="276" w:lineRule="auto"/>
        <w:ind w:left="0" w:right="-1" w:firstLine="0"/>
        <w:jc w:val="both"/>
        <w:rPr>
          <w:rFonts w:ascii="Dosis" w:hAnsi="Dosis" w:cs="Arial"/>
          <w:sz w:val="18"/>
          <w:szCs w:val="18"/>
        </w:rPr>
      </w:pPr>
      <w:r>
        <w:rPr>
          <w:rFonts w:ascii="Dosis" w:hAnsi="Dosis" w:cs="Arial"/>
          <w:sz w:val="18"/>
          <w:szCs w:val="18"/>
        </w:rPr>
        <w:t>Szczegółowy opis przedmiotu zamówienia –</w:t>
      </w:r>
      <w:r w:rsidR="003D308A">
        <w:rPr>
          <w:rFonts w:ascii="Dosis" w:hAnsi="Dosis" w:cs="Arial"/>
          <w:sz w:val="18"/>
          <w:szCs w:val="18"/>
        </w:rPr>
        <w:t xml:space="preserve"> załącznik nr 2</w:t>
      </w:r>
      <w:r w:rsidR="00D82203">
        <w:rPr>
          <w:rFonts w:ascii="Dosis" w:hAnsi="Dosis" w:cs="Arial"/>
          <w:sz w:val="18"/>
          <w:szCs w:val="18"/>
        </w:rPr>
        <w:t>, 3 i 4</w:t>
      </w:r>
    </w:p>
    <w:p w14:paraId="222826CD" w14:textId="79654316" w:rsidR="000A7E66" w:rsidRDefault="000A7E66" w:rsidP="000A7E66">
      <w:pPr>
        <w:rPr>
          <w:rFonts w:ascii="Dosis" w:hAnsi="Dosis" w:cs="Arial"/>
          <w:sz w:val="18"/>
          <w:szCs w:val="18"/>
        </w:rPr>
      </w:pPr>
    </w:p>
    <w:p w14:paraId="717806DC" w14:textId="117D677C" w:rsidR="00CF18F6" w:rsidRPr="002162B7" w:rsidRDefault="00CF18F6" w:rsidP="000A7E66">
      <w:pPr>
        <w:pageBreakBefore/>
        <w:ind w:right="-1"/>
        <w:jc w:val="right"/>
        <w:rPr>
          <w:rFonts w:ascii="Dosis" w:hAnsi="Dosis" w:cs="Arial"/>
          <w:b/>
        </w:rPr>
      </w:pPr>
      <w:r w:rsidRPr="002162B7">
        <w:rPr>
          <w:rFonts w:ascii="Dosis" w:hAnsi="Dosis" w:cs="Arial"/>
          <w:b/>
        </w:rPr>
        <w:lastRenderedPageBreak/>
        <w:t xml:space="preserve">Załącznik nr </w:t>
      </w:r>
      <w:r w:rsidR="00041F8A">
        <w:rPr>
          <w:rFonts w:ascii="Dosis" w:hAnsi="Dosis" w:cs="Arial"/>
          <w:b/>
        </w:rPr>
        <w:t>1</w:t>
      </w:r>
    </w:p>
    <w:p w14:paraId="78CEFE5E" w14:textId="4D587986" w:rsidR="006A7D92" w:rsidRDefault="006A7D92" w:rsidP="006A7D92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E27462">
        <w:rPr>
          <w:rFonts w:ascii="Dosis" w:hAnsi="Dosis" w:cs="Arial"/>
          <w:b/>
          <w:sz w:val="20"/>
        </w:rPr>
        <w:t>AZ.MP.165</w:t>
      </w:r>
    </w:p>
    <w:tbl>
      <w:tblPr>
        <w:tblW w:w="9812" w:type="dxa"/>
        <w:jc w:val="center"/>
        <w:tblLook w:val="01E0" w:firstRow="1" w:lastRow="1" w:firstColumn="1" w:lastColumn="1" w:noHBand="0" w:noVBand="0"/>
      </w:tblPr>
      <w:tblGrid>
        <w:gridCol w:w="9812"/>
      </w:tblGrid>
      <w:tr w:rsidR="00CF18F6" w:rsidRPr="00DA0D09" w14:paraId="5C2F98AE" w14:textId="77777777" w:rsidTr="00683234">
        <w:trPr>
          <w:trHeight w:val="1164"/>
          <w:jc w:val="center"/>
        </w:trPr>
        <w:tc>
          <w:tcPr>
            <w:tcW w:w="98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6E6E6"/>
            <w:vAlign w:val="bottom"/>
          </w:tcPr>
          <w:p w14:paraId="34D5A162" w14:textId="77777777" w:rsidR="00CF18F6" w:rsidRPr="00DA0D09" w:rsidRDefault="00CF18F6" w:rsidP="00683234">
            <w:pPr>
              <w:spacing w:after="120" w:line="240" w:lineRule="auto"/>
              <w:jc w:val="center"/>
              <w:rPr>
                <w:rFonts w:ascii="Dosis" w:hAnsi="Dosis" w:cs="Arial"/>
                <w:b/>
                <w:sz w:val="36"/>
                <w:szCs w:val="36"/>
                <w:u w:val="single"/>
              </w:rPr>
            </w:pPr>
            <w:r w:rsidRPr="00DA0D09">
              <w:rPr>
                <w:rFonts w:ascii="Dosis" w:hAnsi="Dosis" w:cs="Arial"/>
                <w:b/>
                <w:sz w:val="36"/>
                <w:szCs w:val="36"/>
                <w:u w:val="single"/>
              </w:rPr>
              <w:t>„OFERTA”</w:t>
            </w:r>
          </w:p>
          <w:p w14:paraId="029D00AD" w14:textId="558A57D6" w:rsidR="00CF18F6" w:rsidRPr="00854443" w:rsidRDefault="00CF18F6" w:rsidP="00683234">
            <w:pPr>
              <w:spacing w:after="120" w:line="240" w:lineRule="auto"/>
              <w:jc w:val="center"/>
              <w:rPr>
                <w:rFonts w:ascii="Dosis" w:hAnsi="Dosis" w:cs="Calibri"/>
                <w:b/>
                <w:sz w:val="24"/>
                <w:szCs w:val="24"/>
              </w:rPr>
            </w:pPr>
            <w:r w:rsidRPr="00854443">
              <w:rPr>
                <w:rFonts w:ascii="Dosis" w:hAnsi="Dosis" w:cs="Arial"/>
                <w:b/>
                <w:bCs/>
                <w:sz w:val="24"/>
                <w:szCs w:val="24"/>
              </w:rPr>
              <w:t xml:space="preserve">Na: </w:t>
            </w:r>
            <w:r w:rsidR="00854443" w:rsidRPr="00854443">
              <w:rPr>
                <w:rFonts w:ascii="Dosis" w:hAnsi="Dosis"/>
                <w:b/>
                <w:sz w:val="24"/>
                <w:szCs w:val="24"/>
              </w:rPr>
              <w:t>Opracowanie, produkcja i emisja programów telewizyjnych o zasięgu lokalnym oraz regionalnym i wojewódzkim</w:t>
            </w:r>
          </w:p>
        </w:tc>
      </w:tr>
    </w:tbl>
    <w:p w14:paraId="2D759B33" w14:textId="77777777" w:rsidR="00CF18F6" w:rsidRPr="00DA0D09" w:rsidRDefault="00CF18F6" w:rsidP="006A7D92">
      <w:pPr>
        <w:pStyle w:val="Akapitzlist"/>
        <w:numPr>
          <w:ilvl w:val="0"/>
          <w:numId w:val="5"/>
        </w:numPr>
        <w:tabs>
          <w:tab w:val="left" w:pos="284"/>
        </w:tabs>
        <w:spacing w:after="0" w:line="360" w:lineRule="auto"/>
        <w:ind w:left="0" w:right="-1" w:hanging="284"/>
        <w:rPr>
          <w:rFonts w:ascii="Dosis" w:hAnsi="Dosis" w:cs="Arial"/>
          <w:sz w:val="20"/>
        </w:rPr>
      </w:pPr>
      <w:r w:rsidRPr="00DA0D09">
        <w:rPr>
          <w:rFonts w:ascii="Dosis" w:hAnsi="Dosis" w:cs="Arial"/>
          <w:b/>
          <w:sz w:val="20"/>
        </w:rPr>
        <w:t>DANE WYKONAWCY</w:t>
      </w:r>
    </w:p>
    <w:p w14:paraId="13CFB8D7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Nazwa: ...........................................................................................................................................................................</w:t>
      </w:r>
    </w:p>
    <w:p w14:paraId="22F2C442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contextualSpacing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Adres: …………..................................................................................................................................................................</w:t>
      </w:r>
    </w:p>
    <w:p w14:paraId="565FDBA3" w14:textId="77777777" w:rsidR="00CF18F6" w:rsidRPr="00DA0D09" w:rsidRDefault="00CF18F6" w:rsidP="006A7D92">
      <w:pPr>
        <w:keepNext/>
        <w:keepLines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Numer NIP  .......................................................... Regon ...............................................................................................</w:t>
      </w:r>
    </w:p>
    <w:p w14:paraId="3679D6E1" w14:textId="77777777" w:rsidR="00CF18F6" w:rsidRPr="00DA0D09" w:rsidRDefault="00CF18F6" w:rsidP="006A7D92">
      <w:pPr>
        <w:keepNext/>
        <w:keepLines/>
        <w:suppressAutoHyphens/>
        <w:spacing w:line="360" w:lineRule="auto"/>
        <w:ind w:right="-1"/>
        <w:jc w:val="both"/>
        <w:rPr>
          <w:rFonts w:ascii="Dosis" w:hAnsi="Dosis" w:cs="Arial"/>
          <w:sz w:val="20"/>
          <w:lang w:eastAsia="ar-SA"/>
        </w:rPr>
      </w:pPr>
      <w:r w:rsidRPr="00DA0D09">
        <w:rPr>
          <w:rFonts w:ascii="Dosis" w:hAnsi="Dosis" w:cs="Arial"/>
          <w:sz w:val="20"/>
          <w:lang w:eastAsia="ar-SA"/>
        </w:rPr>
        <w:t>Adres e-mail: ...........................................  Osoba do kontaktu: .................................   tel. ...........................................</w:t>
      </w:r>
    </w:p>
    <w:p w14:paraId="7B354755" w14:textId="77777777" w:rsidR="00CF18F6" w:rsidRPr="00DA0D09" w:rsidRDefault="00CF18F6" w:rsidP="006A7D92">
      <w:pPr>
        <w:pStyle w:val="Legenda1"/>
        <w:spacing w:after="0" w:line="360" w:lineRule="auto"/>
        <w:ind w:right="-1"/>
        <w:jc w:val="left"/>
        <w:rPr>
          <w:rFonts w:ascii="Dosis" w:hAnsi="Dosis"/>
          <w:sz w:val="14"/>
          <w:szCs w:val="14"/>
        </w:rPr>
      </w:pPr>
    </w:p>
    <w:p w14:paraId="45FE80AA" w14:textId="77777777" w:rsidR="00CF18F6" w:rsidRPr="00DA0D09" w:rsidRDefault="00CF18F6" w:rsidP="006A7D92">
      <w:pPr>
        <w:pStyle w:val="Datapisma"/>
        <w:numPr>
          <w:ilvl w:val="0"/>
          <w:numId w:val="5"/>
        </w:numPr>
        <w:tabs>
          <w:tab w:val="clear" w:pos="9071"/>
        </w:tabs>
        <w:spacing w:before="0" w:after="0" w:line="360" w:lineRule="auto"/>
        <w:ind w:left="0" w:right="-1" w:hanging="284"/>
        <w:rPr>
          <w:rFonts w:ascii="Dosis" w:hAnsi="Dosis"/>
        </w:rPr>
      </w:pPr>
      <w:r w:rsidRPr="00DA0D09">
        <w:rPr>
          <w:rFonts w:ascii="Dosis" w:hAnsi="Dosis"/>
        </w:rPr>
        <w:t xml:space="preserve">OFEROWANA WARTOŚĆ ZAMÓWIENIA </w:t>
      </w:r>
    </w:p>
    <w:p w14:paraId="225529D8" w14:textId="376AA22B" w:rsidR="00041F8A" w:rsidRPr="00041F8A" w:rsidRDefault="00CF18F6" w:rsidP="006A7D92">
      <w:pPr>
        <w:tabs>
          <w:tab w:val="left" w:pos="284"/>
        </w:tabs>
        <w:autoSpaceDE w:val="0"/>
        <w:spacing w:line="360" w:lineRule="auto"/>
        <w:ind w:right="-1"/>
        <w:jc w:val="both"/>
        <w:rPr>
          <w:rFonts w:ascii="Dosis" w:hAnsi="Dosis" w:cs="Arial"/>
          <w:sz w:val="20"/>
        </w:rPr>
      </w:pPr>
      <w:r w:rsidRPr="00DA0D09">
        <w:rPr>
          <w:rFonts w:ascii="Dosis" w:hAnsi="Dosis" w:cs="Arial"/>
          <w:sz w:val="20"/>
        </w:rPr>
        <w:t>Oferujemy wykonanie przedmiotu zamówienia na warunkach wymaganych przez Zamawiającego określonych</w:t>
      </w:r>
      <w:r w:rsidR="00DA3300">
        <w:rPr>
          <w:rFonts w:ascii="Dosis" w:hAnsi="Dosis" w:cs="Arial"/>
          <w:sz w:val="20"/>
        </w:rPr>
        <w:br/>
      </w:r>
      <w:r w:rsidRPr="00DA0D09">
        <w:rPr>
          <w:rFonts w:ascii="Dosis" w:hAnsi="Dosis" w:cs="Arial"/>
          <w:sz w:val="20"/>
        </w:rPr>
        <w:t>w postanowieniach ogłoszenia o zamówieniu za cenę:</w:t>
      </w:r>
    </w:p>
    <w:tbl>
      <w:tblPr>
        <w:tblW w:w="1028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1080"/>
        <w:gridCol w:w="1172"/>
        <w:gridCol w:w="1433"/>
      </w:tblGrid>
      <w:tr w:rsidR="000A7E66" w:rsidRPr="00DA3300" w14:paraId="6B4E286A" w14:textId="77777777" w:rsidTr="00854443">
        <w:trPr>
          <w:trHeight w:val="630"/>
        </w:trPr>
        <w:tc>
          <w:tcPr>
            <w:tcW w:w="10286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2EF0EA02" w14:textId="00611FE8" w:rsidR="000A7E66" w:rsidRDefault="000A7E66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3D308A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>Zadanie częściowe nr 1 – zasięg lokalny</w:t>
            </w:r>
            <w:r w:rsidR="00854443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 xml:space="preserve"> (pow. k-kozielski) </w:t>
            </w:r>
          </w:p>
        </w:tc>
      </w:tr>
      <w:tr w:rsidR="00912748" w:rsidRPr="00DA3300" w14:paraId="5B8437D0" w14:textId="5B765DBE" w:rsidTr="000A7E66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2FB14B0E" w14:textId="77777777" w:rsidR="00912748" w:rsidRPr="00E27462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F992BDB" w14:textId="6527C42D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za produkcję 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72344D3E" w14:textId="51633AA0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za emisję </w:t>
            </w:r>
            <w:r w:rsidR="00E27462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jednego programu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80C223E" w14:textId="4ECD7067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Ilość </w:t>
            </w:r>
            <w:r w:rsidR="00E27462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programów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3D9088F" w14:textId="6730FE12" w:rsidR="00912748" w:rsidRPr="00E27462" w:rsidRDefault="00912748" w:rsidP="000A7E66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Cena łączna netto (kol. 2+</w:t>
            </w:r>
            <w:r w:rsidR="009C79D9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(kol. 3 x kol 4)</w:t>
            </w: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)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66F7327E" w14:textId="1F9B4964" w:rsidR="00912748" w:rsidRPr="00E27462" w:rsidRDefault="00912748" w:rsidP="00E27462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Nazwa anteny </w:t>
            </w:r>
            <w:r w:rsidR="00E27462"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telewizyjnej </w:t>
            </w: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 na której nastąpi emisja</w:t>
            </w:r>
          </w:p>
        </w:tc>
      </w:tr>
      <w:tr w:rsidR="00912748" w:rsidRPr="00DA3300" w14:paraId="6B3C2102" w14:textId="3458EEE8" w:rsidTr="00912748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5C2B3F1" w14:textId="7CCB4BE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297E13AC" w14:textId="1E2ABDD9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4C56F45" w14:textId="68C1EFD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923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054A9657" w14:textId="731B0C47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23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19764D24" w14:textId="6FB305B0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53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52D1F9AB" w14:textId="39BE29B1" w:rsidR="00912748" w:rsidRPr="00083C74" w:rsidRDefault="00912748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6643BB" w:rsidRPr="00DA3300" w14:paraId="34EF6BA0" w14:textId="115240A2" w:rsidTr="00854443">
        <w:trPr>
          <w:trHeight w:val="936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DFCCD" w14:textId="2B57095E" w:rsidR="006643BB" w:rsidRPr="00E27462" w:rsidRDefault="00854443" w:rsidP="00557E5E">
            <w:pPr>
              <w:pStyle w:val="Akapitzlist"/>
              <w:spacing w:after="0" w:line="240" w:lineRule="auto"/>
              <w:ind w:left="0" w:right="-1"/>
              <w:rPr>
                <w:rFonts w:ascii="Dosis" w:hAnsi="Dosis"/>
              </w:rPr>
            </w:pPr>
            <w:r w:rsidRPr="00E27462">
              <w:rPr>
                <w:rFonts w:ascii="Dosis" w:hAnsi="Dosis"/>
              </w:rPr>
              <w:t>Zadanie częściowe nr 1 - Opracowani</w:t>
            </w:r>
            <w:r w:rsidR="00557E5E">
              <w:rPr>
                <w:rFonts w:ascii="Dosis" w:hAnsi="Dosis"/>
              </w:rPr>
              <w:t xml:space="preserve">e, produkcja i emisja programu </w:t>
            </w:r>
            <w:r w:rsidRPr="00E27462">
              <w:rPr>
                <w:rFonts w:ascii="Dosis" w:hAnsi="Dosis"/>
              </w:rPr>
              <w:t>telewizyjn</w:t>
            </w:r>
            <w:r w:rsidR="00557E5E">
              <w:rPr>
                <w:rFonts w:ascii="Dosis" w:hAnsi="Dosis"/>
              </w:rPr>
              <w:t>ego</w:t>
            </w:r>
            <w:r w:rsidRPr="00E27462">
              <w:rPr>
                <w:rFonts w:ascii="Dosis" w:hAnsi="Dosis"/>
              </w:rPr>
              <w:t xml:space="preserve"> o zasięgu lokalnym 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B8474D" w14:textId="165628CA" w:rsidR="006643BB" w:rsidRPr="00DA3300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940E24" w14:textId="5B7768BE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 zł</w:t>
            </w:r>
          </w:p>
        </w:tc>
        <w:tc>
          <w:tcPr>
            <w:tcW w:w="9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6EB84F31" w14:textId="2385EBA4" w:rsidR="006643BB" w:rsidRPr="00DA3300" w:rsidRDefault="00854443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12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B42C1BC" w14:textId="569C570B" w:rsidR="006643BB" w:rsidRDefault="006643BB" w:rsidP="00912748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5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B863BC1" w14:textId="77777777" w:rsidR="006643BB" w:rsidRPr="00DA3300" w:rsidRDefault="006643BB" w:rsidP="00083C74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4F5241C4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tbl>
      <w:tblPr>
        <w:tblW w:w="10286" w:type="dxa"/>
        <w:tblInd w:w="-1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82"/>
        <w:gridCol w:w="1560"/>
        <w:gridCol w:w="1560"/>
        <w:gridCol w:w="1174"/>
        <w:gridCol w:w="1060"/>
        <w:gridCol w:w="1450"/>
      </w:tblGrid>
      <w:tr w:rsidR="00854443" w14:paraId="1FD38C0D" w14:textId="77777777" w:rsidTr="00E27462">
        <w:trPr>
          <w:trHeight w:val="658"/>
        </w:trPr>
        <w:tc>
          <w:tcPr>
            <w:tcW w:w="10286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6D8EF17F" w14:textId="6ADFF7EF" w:rsidR="00854443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>Zadanie częściowe nr 2</w:t>
            </w:r>
            <w:r w:rsidRPr="003D308A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 xml:space="preserve"> – zasięg </w:t>
            </w: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8"/>
                <w:szCs w:val="28"/>
                <w:lang w:eastAsia="pl-PL"/>
                <w14:ligatures w14:val="none"/>
              </w:rPr>
              <w:t>regionalny i wojewódzki</w:t>
            </w:r>
          </w:p>
        </w:tc>
      </w:tr>
      <w:tr w:rsidR="00E27462" w14:paraId="7B5E443B" w14:textId="77777777" w:rsidTr="00E27462">
        <w:trPr>
          <w:trHeight w:val="324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11B08C64" w14:textId="77777777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Nazwa zadania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  <w:hideMark/>
          </w:tcPr>
          <w:p w14:paraId="3D069E9D" w14:textId="36E6C87E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Cena netto za produkcję 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41FFAF0C" w14:textId="60930C58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Cena netto za emisję jednego programu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08EB3A2D" w14:textId="2966FAF1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Ilość programów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3238985" w14:textId="4AA644EB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Cena łączna netto (kol. 2+(kol. 3 x kol 4))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55F7D7F" w14:textId="396B5C49" w:rsidR="00E27462" w:rsidRPr="00E27462" w:rsidRDefault="00E27462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E27462">
              <w:rPr>
                <w:rFonts w:ascii="Dosis" w:eastAsia="Times New Roman" w:hAnsi="Dosis" w:cs="Calibri"/>
                <w:b/>
                <w:b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Nazwa anteny telewizyjnej  na której nastąpi emisja</w:t>
            </w:r>
          </w:p>
        </w:tc>
      </w:tr>
      <w:tr w:rsidR="00854443" w:rsidRPr="00083C74" w14:paraId="354CAED6" w14:textId="77777777" w:rsidTr="00E27462">
        <w:trPr>
          <w:trHeight w:val="200"/>
        </w:trPr>
        <w:tc>
          <w:tcPr>
            <w:tcW w:w="348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6A6C7621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1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noWrap/>
            <w:vAlign w:val="center"/>
          </w:tcPr>
          <w:p w14:paraId="5DFCC300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2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noWrap/>
            <w:vAlign w:val="center"/>
          </w:tcPr>
          <w:p w14:paraId="44D1D03C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3</w:t>
            </w:r>
          </w:p>
        </w:tc>
        <w:tc>
          <w:tcPr>
            <w:tcW w:w="1174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02E6397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4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  <w:vAlign w:val="center"/>
          </w:tcPr>
          <w:p w14:paraId="4EAF70DF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 w:rsidRPr="00083C74"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5</w:t>
            </w:r>
          </w:p>
        </w:tc>
        <w:tc>
          <w:tcPr>
            <w:tcW w:w="14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2F2F2"/>
          </w:tcPr>
          <w:p w14:paraId="3B89ECC2" w14:textId="77777777" w:rsidR="00854443" w:rsidRPr="00083C74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Cs/>
                <w:color w:val="000000"/>
                <w:kern w:val="0"/>
                <w:sz w:val="16"/>
                <w:szCs w:val="16"/>
                <w:lang w:eastAsia="pl-PL"/>
                <w14:ligatures w14:val="none"/>
              </w:rPr>
              <w:t>6</w:t>
            </w:r>
          </w:p>
        </w:tc>
      </w:tr>
      <w:tr w:rsidR="00854443" w:rsidRPr="00DA3300" w14:paraId="3C1C086E" w14:textId="77777777" w:rsidTr="00E27462">
        <w:trPr>
          <w:trHeight w:val="809"/>
        </w:trPr>
        <w:tc>
          <w:tcPr>
            <w:tcW w:w="348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00FDA" w14:textId="63ACBDA9" w:rsidR="00854443" w:rsidRPr="00683234" w:rsidRDefault="00683234" w:rsidP="00557E5E">
            <w:pPr>
              <w:pStyle w:val="Akapitzlist"/>
              <w:spacing w:after="0" w:line="240" w:lineRule="auto"/>
              <w:ind w:left="0" w:right="-1"/>
              <w:jc w:val="both"/>
              <w:rPr>
                <w:rFonts w:ascii="Dosis" w:hAnsi="Dosis"/>
              </w:rPr>
            </w:pPr>
            <w:r w:rsidRPr="00683234">
              <w:rPr>
                <w:rFonts w:ascii="Dosis" w:hAnsi="Dosis"/>
              </w:rPr>
              <w:t>Zadanie częściowe nr 2 - Opracowan</w:t>
            </w:r>
            <w:r w:rsidR="00557E5E">
              <w:rPr>
                <w:rFonts w:ascii="Dosis" w:hAnsi="Dosis"/>
              </w:rPr>
              <w:t xml:space="preserve">ie, produkcja i emisja programu </w:t>
            </w:r>
            <w:r w:rsidRPr="00683234">
              <w:rPr>
                <w:rFonts w:ascii="Dosis" w:hAnsi="Dosis"/>
              </w:rPr>
              <w:t xml:space="preserve"> telewizyjn</w:t>
            </w:r>
            <w:r w:rsidR="00557E5E">
              <w:rPr>
                <w:rFonts w:ascii="Dosis" w:hAnsi="Dosis"/>
              </w:rPr>
              <w:t>ego</w:t>
            </w:r>
            <w:r w:rsidRPr="00683234">
              <w:rPr>
                <w:rFonts w:ascii="Dosis" w:hAnsi="Dosis"/>
              </w:rPr>
              <w:t xml:space="preserve"> o zasięgu regionalnym i wojewódzkim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CF975" w14:textId="77777777" w:rsidR="00854443" w:rsidRPr="00DA3300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</w:t>
            </w: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 zł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AAE07D" w14:textId="77777777" w:rsidR="00854443" w:rsidRPr="00DA3300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…………………… zł</w:t>
            </w:r>
          </w:p>
        </w:tc>
        <w:tc>
          <w:tcPr>
            <w:tcW w:w="11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7A72CCDC" w14:textId="429A0D31" w:rsidR="00854443" w:rsidRPr="00DA3300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1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14:paraId="212A0FA1" w14:textId="77777777" w:rsidR="00854443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DA3300"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  <w:t>…………… zł</w:t>
            </w:r>
          </w:p>
        </w:tc>
        <w:tc>
          <w:tcPr>
            <w:tcW w:w="1450" w:type="dxa"/>
            <w:tcBorders>
              <w:left w:val="nil"/>
              <w:bottom w:val="single" w:sz="8" w:space="0" w:color="auto"/>
              <w:right w:val="single" w:sz="8" w:space="0" w:color="auto"/>
            </w:tcBorders>
          </w:tcPr>
          <w:p w14:paraId="65A66921" w14:textId="77777777" w:rsidR="00854443" w:rsidRPr="00DA3300" w:rsidRDefault="00854443" w:rsidP="00854443">
            <w:pPr>
              <w:spacing w:after="0" w:line="240" w:lineRule="auto"/>
              <w:jc w:val="center"/>
              <w:rPr>
                <w:rFonts w:ascii="Dosis" w:eastAsia="Times New Roman" w:hAnsi="Dosis" w:cs="Calibri"/>
                <w:b/>
                <w:bCs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6FF0ED6E" w14:textId="7BFB6ED8" w:rsidR="00E27462" w:rsidRPr="000A7E66" w:rsidRDefault="00E27462" w:rsidP="00683234">
      <w:pPr>
        <w:pStyle w:val="Akapitzlist"/>
        <w:spacing w:after="0" w:line="240" w:lineRule="auto"/>
        <w:ind w:left="0" w:right="-1"/>
        <w:jc w:val="both"/>
        <w:rPr>
          <w:rFonts w:ascii="Dosis" w:hAnsi="Dosis"/>
        </w:rPr>
      </w:pPr>
      <w:r w:rsidRPr="000A7E66">
        <w:rPr>
          <w:rFonts w:ascii="Dosis" w:hAnsi="Dosis"/>
          <w:b/>
        </w:rPr>
        <w:t xml:space="preserve">Zamawiający wymaga, aby każda z powyższych emisji </w:t>
      </w:r>
      <w:r>
        <w:rPr>
          <w:rFonts w:ascii="Dosis" w:hAnsi="Dosis"/>
          <w:b/>
        </w:rPr>
        <w:t xml:space="preserve">programów telewizyjnych </w:t>
      </w:r>
      <w:r w:rsidR="00683234">
        <w:rPr>
          <w:rFonts w:ascii="Dosis" w:hAnsi="Dosis"/>
          <w:b/>
        </w:rPr>
        <w:t xml:space="preserve">odbyła się na innej lokalnej </w:t>
      </w:r>
      <w:r w:rsidR="00282BB7">
        <w:rPr>
          <w:rFonts w:ascii="Dosis" w:hAnsi="Dosis"/>
          <w:b/>
        </w:rPr>
        <w:t xml:space="preserve">/regionalnej </w:t>
      </w:r>
      <w:r w:rsidR="00683234">
        <w:rPr>
          <w:rFonts w:ascii="Dosis" w:hAnsi="Dosis"/>
          <w:b/>
        </w:rPr>
        <w:t xml:space="preserve">antenie telewizyjnej. </w:t>
      </w:r>
    </w:p>
    <w:p w14:paraId="2245DF81" w14:textId="77777777" w:rsidR="00912748" w:rsidRDefault="00912748" w:rsidP="00912748">
      <w:pPr>
        <w:pStyle w:val="Akapitzlist"/>
        <w:overflowPunct w:val="0"/>
        <w:autoSpaceDE w:val="0"/>
        <w:spacing w:after="0" w:line="240" w:lineRule="auto"/>
        <w:ind w:left="284" w:right="-1"/>
        <w:jc w:val="both"/>
        <w:textAlignment w:val="baseline"/>
        <w:rPr>
          <w:rFonts w:ascii="Dosis" w:hAnsi="Dosis" w:cs="Calibri"/>
          <w:sz w:val="20"/>
        </w:rPr>
      </w:pPr>
    </w:p>
    <w:p w14:paraId="39DC0281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Składam/-y ofertę na wykonanie zamówienia zgodnie z warunkami zawartymi w ogłoszeniu o zamówieniu.</w:t>
      </w:r>
    </w:p>
    <w:p w14:paraId="4858D226" w14:textId="1FEFD73A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Składam/-y ofertę na </w:t>
      </w:r>
      <w:r w:rsidR="00DA3300" w:rsidRPr="000A7E66">
        <w:rPr>
          <w:rFonts w:ascii="Dosis" w:hAnsi="Dosis" w:cs="Calibri"/>
          <w:sz w:val="19"/>
          <w:szCs w:val="19"/>
        </w:rPr>
        <w:t>usługę</w:t>
      </w:r>
      <w:r w:rsidRPr="000A7E66">
        <w:rPr>
          <w:rFonts w:ascii="Dosis" w:hAnsi="Dosis" w:cs="Calibri"/>
          <w:sz w:val="19"/>
          <w:szCs w:val="19"/>
        </w:rPr>
        <w:t xml:space="preserve"> zgodnego z opisem przedmiotu zamówienia.</w:t>
      </w:r>
    </w:p>
    <w:p w14:paraId="1282D9FE" w14:textId="183E41DC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bCs/>
          <w:sz w:val="19"/>
          <w:szCs w:val="19"/>
        </w:rPr>
        <w:t>Oświadczam</w:t>
      </w:r>
      <w:r w:rsidRPr="000A7E66">
        <w:rPr>
          <w:rFonts w:ascii="Dosis" w:hAnsi="Dosis" w:cs="Calibri"/>
          <w:sz w:val="19"/>
          <w:szCs w:val="19"/>
        </w:rPr>
        <w:t>/-y</w:t>
      </w:r>
      <w:r w:rsidRPr="000A7E66">
        <w:rPr>
          <w:rFonts w:ascii="Dosis" w:hAnsi="Dosis" w:cs="Calibri"/>
          <w:bCs/>
          <w:sz w:val="19"/>
          <w:szCs w:val="19"/>
        </w:rPr>
        <w:t>, że akceptuję</w:t>
      </w:r>
      <w:r w:rsidRPr="000A7E66">
        <w:rPr>
          <w:rFonts w:ascii="Dosis" w:hAnsi="Dosis" w:cs="Calibri"/>
          <w:sz w:val="19"/>
          <w:szCs w:val="19"/>
        </w:rPr>
        <w:t>/-</w:t>
      </w:r>
      <w:proofErr w:type="spellStart"/>
      <w:r w:rsidRPr="000A7E66">
        <w:rPr>
          <w:rFonts w:ascii="Dosis" w:hAnsi="Dosis" w:cs="Calibri"/>
          <w:sz w:val="19"/>
          <w:szCs w:val="19"/>
        </w:rPr>
        <w:t>emy</w:t>
      </w:r>
      <w:proofErr w:type="spellEnd"/>
      <w:r w:rsidRPr="000A7E66">
        <w:rPr>
          <w:rFonts w:ascii="Dosis" w:hAnsi="Dosis" w:cs="Calibri"/>
          <w:bCs/>
          <w:sz w:val="19"/>
          <w:szCs w:val="19"/>
        </w:rPr>
        <w:t xml:space="preserve"> termin płatności od daty dostarczenia prawidłowo wystawionej faktury:</w:t>
      </w:r>
      <w:r w:rsidRPr="000A7E66">
        <w:rPr>
          <w:rFonts w:ascii="Dosis" w:hAnsi="Dosis" w:cs="Calibri"/>
          <w:bCs/>
          <w:sz w:val="19"/>
          <w:szCs w:val="19"/>
        </w:rPr>
        <w:br/>
        <w:t xml:space="preserve">30 dni, </w:t>
      </w:r>
    </w:p>
    <w:p w14:paraId="40F1A51D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Oświadczam/-y, że uważam/-y się za związanego/-ych z ofertą przez okres </w:t>
      </w:r>
      <w:r w:rsidRPr="000A7E66">
        <w:rPr>
          <w:rFonts w:ascii="Dosis" w:hAnsi="Dosis" w:cs="Calibri"/>
          <w:bCs/>
          <w:sz w:val="19"/>
          <w:szCs w:val="19"/>
        </w:rPr>
        <w:t>30 dni</w:t>
      </w:r>
      <w:r w:rsidRPr="000A7E66">
        <w:rPr>
          <w:rFonts w:ascii="Dosis" w:hAnsi="Dosis" w:cs="Calibri"/>
          <w:sz w:val="19"/>
          <w:szCs w:val="19"/>
        </w:rPr>
        <w:t xml:space="preserve"> od upływu terminu składania ofert.</w:t>
      </w:r>
    </w:p>
    <w:p w14:paraId="11581A16" w14:textId="77777777" w:rsidR="00041F8A" w:rsidRPr="000A7E66" w:rsidRDefault="00041F8A" w:rsidP="003D308A">
      <w:pPr>
        <w:pStyle w:val="Akapitzlist"/>
        <w:numPr>
          <w:ilvl w:val="0"/>
          <w:numId w:val="6"/>
        </w:numPr>
        <w:overflowPunct w:val="0"/>
        <w:autoSpaceDE w:val="0"/>
        <w:spacing w:after="0" w:line="240" w:lineRule="auto"/>
        <w:ind w:left="284" w:hanging="284"/>
        <w:jc w:val="both"/>
        <w:textAlignment w:val="baseline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Oświadczam/-y, że powyżej podana cena zawiera wszystkie koszty, jakie ponosi Zamawiający w przypadku wyboru mojej/-naszej  oferty.</w:t>
      </w:r>
    </w:p>
    <w:p w14:paraId="115F245F" w14:textId="77777777" w:rsidR="003D308A" w:rsidRPr="000A7E66" w:rsidRDefault="00041F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>Oświadczam, że wypełniliśmy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95/46/WE) wobec osób fizycznych, od których dane osobowe bezpośrednio lub pośrednio pozyskałem w celu ubiegania się o udzielenie zamówienia publicznego w niniejszym postępowaniu.</w:t>
      </w:r>
    </w:p>
    <w:p w14:paraId="00F8B83D" w14:textId="39864ED0" w:rsidR="003D308A" w:rsidRPr="000A7E66" w:rsidRDefault="003D308A" w:rsidP="003D308A">
      <w:pPr>
        <w:widowControl w:val="0"/>
        <w:numPr>
          <w:ilvl w:val="0"/>
          <w:numId w:val="6"/>
        </w:numPr>
        <w:suppressAutoHyphens/>
        <w:autoSpaceDE w:val="0"/>
        <w:spacing w:after="0" w:line="240" w:lineRule="auto"/>
        <w:ind w:left="284" w:hanging="284"/>
        <w:jc w:val="both"/>
        <w:rPr>
          <w:rFonts w:ascii="Dosis" w:hAnsi="Dosis" w:cs="Calibri"/>
          <w:sz w:val="19"/>
          <w:szCs w:val="19"/>
        </w:rPr>
      </w:pPr>
      <w:r w:rsidRPr="000A7E66">
        <w:rPr>
          <w:rFonts w:ascii="Dosis" w:hAnsi="Dosis" w:cs="Calibri"/>
          <w:sz w:val="19"/>
          <w:szCs w:val="19"/>
        </w:rPr>
        <w:t xml:space="preserve">Oświadczam, że </w:t>
      </w:r>
      <w:r w:rsidRPr="000A7E66">
        <w:rPr>
          <w:rFonts w:ascii="Dosis" w:eastAsia="Calibri" w:hAnsi="Dosis" w:cs="Calibri"/>
          <w:sz w:val="19"/>
          <w:szCs w:val="19"/>
        </w:rPr>
        <w:t xml:space="preserve">nie podlegam wykluczeniu z postępowania na podstawie art. 7 ust. 1 </w:t>
      </w:r>
      <w:r w:rsidRPr="000A7E66">
        <w:rPr>
          <w:rFonts w:ascii="Dosis" w:eastAsia="Calibri" w:hAnsi="Dosis" w:cs="Calibri"/>
          <w:bCs/>
          <w:sz w:val="19"/>
          <w:szCs w:val="19"/>
        </w:rPr>
        <w:t xml:space="preserve">Ustawy z dnia 13 kwietnia 2022r.o szczególnych rozwiązaniach w zakresie przeciwdziałania wspieraniu agresji na Ukrainę oraz służących ochronie bezpieczeństwa narodowego </w:t>
      </w:r>
      <w:r w:rsidRPr="000A7E66">
        <w:rPr>
          <w:rFonts w:ascii="Dosis" w:eastAsia="Calibri" w:hAnsi="Dosis" w:cs="Calibri"/>
          <w:sz w:val="19"/>
          <w:szCs w:val="19"/>
        </w:rPr>
        <w:t>(Dz. U. z 2023 r. poz. 129, 185)</w:t>
      </w:r>
      <w:r w:rsidRPr="000A7E66">
        <w:rPr>
          <w:rFonts w:ascii="Dosis" w:eastAsia="Calibri" w:hAnsi="Dosis" w:cs="Calibri"/>
          <w:bCs/>
          <w:sz w:val="19"/>
          <w:szCs w:val="19"/>
        </w:rPr>
        <w:t>.</w:t>
      </w:r>
    </w:p>
    <w:p w14:paraId="44327684" w14:textId="77777777" w:rsidR="000A7E66" w:rsidRPr="000A7E66" w:rsidRDefault="000A7E66" w:rsidP="000A7E66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18"/>
          <w:szCs w:val="18"/>
        </w:rPr>
      </w:pPr>
    </w:p>
    <w:p w14:paraId="1F2B3D56" w14:textId="77777777" w:rsidR="003D308A" w:rsidRDefault="003D308A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77D84349" w14:textId="77777777" w:rsidR="00282BB7" w:rsidRDefault="00282BB7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3E9A3A3C" w14:textId="77777777" w:rsidR="00282BB7" w:rsidRPr="003D308A" w:rsidRDefault="00282BB7" w:rsidP="003D308A">
      <w:pPr>
        <w:widowControl w:val="0"/>
        <w:suppressAutoHyphens/>
        <w:autoSpaceDE w:val="0"/>
        <w:spacing w:after="0" w:line="240" w:lineRule="auto"/>
        <w:ind w:left="284"/>
        <w:jc w:val="both"/>
        <w:rPr>
          <w:rFonts w:ascii="Dosis" w:hAnsi="Dosis" w:cs="Calibri"/>
          <w:sz w:val="20"/>
        </w:rPr>
      </w:pPr>
    </w:p>
    <w:p w14:paraId="17B21369" w14:textId="77777777" w:rsidR="00041F8A" w:rsidRPr="008D1EEE" w:rsidRDefault="00041F8A" w:rsidP="003D308A">
      <w:pPr>
        <w:spacing w:after="0" w:line="240" w:lineRule="auto"/>
        <w:ind w:firstLine="720"/>
        <w:rPr>
          <w:rFonts w:ascii="Dosis" w:hAnsi="Dosis" w:cs="Arial"/>
          <w:bCs/>
          <w:iCs/>
          <w:sz w:val="20"/>
        </w:rPr>
      </w:pPr>
      <w:r w:rsidRPr="008D1EEE">
        <w:rPr>
          <w:rFonts w:ascii="Dosis" w:hAnsi="Dosis" w:cs="Arial"/>
          <w:sz w:val="20"/>
        </w:rPr>
        <w:t>.............................. dnia ………….........                                                                                 ………………………………………………………………………………</w:t>
      </w:r>
    </w:p>
    <w:p w14:paraId="136BDC6D" w14:textId="0EFC39CD" w:rsidR="002162B7" w:rsidRPr="00DA3300" w:rsidRDefault="00041F8A" w:rsidP="003D308A">
      <w:pPr>
        <w:spacing w:after="0" w:line="240" w:lineRule="auto"/>
        <w:jc w:val="center"/>
        <w:rPr>
          <w:rFonts w:ascii="Dosis" w:hAnsi="Dosis" w:cs="Calibri"/>
          <w:b/>
          <w:sz w:val="16"/>
          <w:szCs w:val="16"/>
        </w:rPr>
      </w:pPr>
      <w:r w:rsidRPr="008D1EEE">
        <w:rPr>
          <w:rFonts w:ascii="Dosis" w:hAnsi="Dosis" w:cs="Arial"/>
          <w:bCs/>
          <w:iCs/>
          <w:sz w:val="16"/>
        </w:rPr>
        <w:t xml:space="preserve">                             </w:t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ab/>
        <w:t xml:space="preserve">     </w:t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="00DA3300">
        <w:rPr>
          <w:rFonts w:ascii="Dosis" w:hAnsi="Dosis" w:cs="Arial"/>
          <w:bCs/>
          <w:iCs/>
          <w:sz w:val="16"/>
        </w:rPr>
        <w:tab/>
      </w:r>
      <w:r w:rsidRPr="008D1EEE">
        <w:rPr>
          <w:rFonts w:ascii="Dosis" w:hAnsi="Dosis" w:cs="Arial"/>
          <w:bCs/>
          <w:iCs/>
          <w:sz w:val="16"/>
        </w:rPr>
        <w:t xml:space="preserve"> </w:t>
      </w:r>
      <w:r w:rsidRPr="008D1EEE">
        <w:rPr>
          <w:rFonts w:ascii="Dosis" w:hAnsi="Dosis" w:cs="Calibri"/>
          <w:sz w:val="16"/>
          <w:szCs w:val="16"/>
        </w:rPr>
        <w:t>Podpis Wykonawcy/Pełnomocnika</w:t>
      </w:r>
      <w:r w:rsidRPr="008D1EEE">
        <w:rPr>
          <w:rFonts w:ascii="Dosis" w:hAnsi="Dosis" w:cs="Calibri"/>
          <w:b/>
          <w:sz w:val="16"/>
          <w:szCs w:val="16"/>
        </w:rPr>
        <w:t xml:space="preserve"> </w:t>
      </w:r>
    </w:p>
    <w:p w14:paraId="16045071" w14:textId="77777777" w:rsidR="00C75163" w:rsidRDefault="00C75163" w:rsidP="0007381E">
      <w:pPr>
        <w:ind w:right="-1"/>
        <w:jc w:val="right"/>
        <w:rPr>
          <w:rFonts w:ascii="Dosis" w:hAnsi="Dosis" w:cs="Calibri"/>
          <w:b/>
        </w:rPr>
      </w:pPr>
    </w:p>
    <w:p w14:paraId="39A36465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4C4F558D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1A91DA6A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6874E654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67B50BD7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27942374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7920E5A4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7E16AFDF" w14:textId="77777777" w:rsidR="00854443" w:rsidRDefault="00854443" w:rsidP="0007381E">
      <w:pPr>
        <w:ind w:right="-1"/>
        <w:jc w:val="right"/>
        <w:rPr>
          <w:rFonts w:ascii="Dosis" w:hAnsi="Dosis" w:cs="Calibri"/>
          <w:b/>
        </w:rPr>
      </w:pPr>
    </w:p>
    <w:p w14:paraId="09401C12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7B8199BB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35F387CE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5AADC0D4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56CB5A6F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525930DC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42B44E46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1A2BB1EB" w14:textId="77777777" w:rsidR="00683234" w:rsidRDefault="00683234" w:rsidP="0007381E">
      <w:pPr>
        <w:ind w:right="-1"/>
        <w:jc w:val="right"/>
        <w:rPr>
          <w:rFonts w:ascii="Dosis" w:hAnsi="Dosis" w:cs="Calibri"/>
          <w:b/>
        </w:rPr>
      </w:pPr>
    </w:p>
    <w:p w14:paraId="272DD252" w14:textId="2C7E8F2B" w:rsidR="0007381E" w:rsidRPr="0007381E" w:rsidRDefault="003D308A" w:rsidP="0007381E">
      <w:pPr>
        <w:ind w:right="-1"/>
        <w:jc w:val="right"/>
        <w:rPr>
          <w:rFonts w:ascii="Dosis" w:hAnsi="Dosis" w:cs="Calibri"/>
          <w:b/>
          <w:bCs/>
        </w:rPr>
      </w:pPr>
      <w:r>
        <w:rPr>
          <w:rFonts w:ascii="Dosis" w:hAnsi="Dosis" w:cs="Calibri"/>
          <w:b/>
        </w:rPr>
        <w:lastRenderedPageBreak/>
        <w:t>Załącznik nr 2</w:t>
      </w:r>
    </w:p>
    <w:p w14:paraId="36704637" w14:textId="33A11476" w:rsidR="0007381E" w:rsidRPr="0007381E" w:rsidRDefault="00DA3300" w:rsidP="0007381E">
      <w:pPr>
        <w:ind w:right="-1"/>
        <w:rPr>
          <w:rFonts w:ascii="Dosis" w:hAnsi="Dosis" w:cs="Arial"/>
          <w:b/>
          <w:sz w:val="20"/>
        </w:rPr>
      </w:pPr>
      <w:r w:rsidRPr="002162B7">
        <w:rPr>
          <w:rFonts w:ascii="Dosis" w:hAnsi="Dosis" w:cs="Arial"/>
          <w:b/>
          <w:sz w:val="20"/>
        </w:rPr>
        <w:t>SPZOZ.</w:t>
      </w:r>
      <w:r>
        <w:rPr>
          <w:rFonts w:ascii="Dosis" w:hAnsi="Dosis" w:cs="Arial"/>
          <w:b/>
          <w:sz w:val="20"/>
        </w:rPr>
        <w:t>2026</w:t>
      </w:r>
      <w:r w:rsidRPr="002162B7">
        <w:rPr>
          <w:rFonts w:ascii="Dosis" w:hAnsi="Dosis" w:cs="Arial"/>
          <w:b/>
          <w:sz w:val="20"/>
        </w:rPr>
        <w:t>.</w:t>
      </w:r>
      <w:r w:rsidR="00E27462">
        <w:rPr>
          <w:rFonts w:ascii="Dosis" w:hAnsi="Dosis" w:cs="Arial"/>
          <w:b/>
          <w:sz w:val="20"/>
        </w:rPr>
        <w:t>AZ.MP.165</w:t>
      </w:r>
    </w:p>
    <w:p w14:paraId="33482B10" w14:textId="36749B79" w:rsidR="00DA3300" w:rsidRPr="0007381E" w:rsidRDefault="0007381E" w:rsidP="002B73AC">
      <w:pPr>
        <w:shd w:val="clear" w:color="auto" w:fill="BFBFBF" w:themeFill="background1" w:themeFillShade="BF"/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07381E">
        <w:rPr>
          <w:rFonts w:ascii="Dosis" w:hAnsi="Dosis"/>
          <w:b/>
          <w:bCs/>
          <w:sz w:val="28"/>
          <w:szCs w:val="28"/>
          <w:u w:val="single"/>
        </w:rPr>
        <w:t>Szczegółowy o</w:t>
      </w:r>
      <w:r w:rsidR="00DA3300" w:rsidRPr="0007381E">
        <w:rPr>
          <w:rFonts w:ascii="Dosis" w:hAnsi="Dosis"/>
          <w:b/>
          <w:bCs/>
          <w:sz w:val="28"/>
          <w:szCs w:val="28"/>
          <w:u w:val="single"/>
        </w:rPr>
        <w:t>pis przedmiotu zamówienia</w:t>
      </w:r>
      <w:r w:rsidR="00C11AC9">
        <w:rPr>
          <w:rFonts w:ascii="Dosis" w:hAnsi="Dosis"/>
          <w:b/>
          <w:bCs/>
          <w:sz w:val="28"/>
          <w:szCs w:val="28"/>
          <w:u w:val="single"/>
        </w:rPr>
        <w:t xml:space="preserve"> – zadanie częściowe nr 1 </w:t>
      </w:r>
    </w:p>
    <w:p w14:paraId="60FB8C14" w14:textId="77777777" w:rsidR="0007381E" w:rsidRPr="00DA3300" w:rsidRDefault="0007381E" w:rsidP="0007381E">
      <w:pPr>
        <w:spacing w:line="240" w:lineRule="auto"/>
        <w:jc w:val="center"/>
        <w:rPr>
          <w:rFonts w:ascii="Dosis" w:hAnsi="Dosis"/>
          <w:b/>
          <w:bCs/>
          <w:sz w:val="28"/>
          <w:szCs w:val="28"/>
        </w:rPr>
      </w:pPr>
    </w:p>
    <w:p w14:paraId="72A8D369" w14:textId="77777777" w:rsidR="00DA3300" w:rsidRPr="00E27462" w:rsidRDefault="00DA3300" w:rsidP="0007381E">
      <w:p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Przedmiotem zamówienia jest kompleksowa usługa obejmująca:</w:t>
      </w:r>
    </w:p>
    <w:p w14:paraId="5629DD96" w14:textId="77777777" w:rsidR="00854443" w:rsidRPr="00E27462" w:rsidRDefault="00854443" w:rsidP="00854443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  <w:sz w:val="24"/>
          <w:szCs w:val="24"/>
        </w:rPr>
      </w:pPr>
      <w:r w:rsidRPr="00E27462">
        <w:rPr>
          <w:rFonts w:ascii="Dosis" w:hAnsi="Dosis"/>
          <w:b/>
          <w:sz w:val="24"/>
          <w:szCs w:val="24"/>
        </w:rPr>
        <w:t xml:space="preserve">Zadanie częściowe nr 1 - Opracowanie, produkcja i emisja programów telewizyjnych o zasięgu lokalnym </w:t>
      </w:r>
    </w:p>
    <w:p w14:paraId="6C6EB5B2" w14:textId="215C6739" w:rsidR="00C11AC9" w:rsidRPr="00E27462" w:rsidRDefault="00DA3300" w:rsidP="002B73AC">
      <w:pPr>
        <w:shd w:val="clear" w:color="auto" w:fill="FFFFFF" w:themeFill="background1"/>
        <w:jc w:val="both"/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Szczegółowy opis przedmiotu zamówienia</w:t>
      </w:r>
      <w:r w:rsidR="002B73AC" w:rsidRPr="00E27462">
        <w:rPr>
          <w:rFonts w:ascii="Dosis" w:hAnsi="Dosis"/>
          <w:sz w:val="20"/>
          <w:szCs w:val="20"/>
        </w:rPr>
        <w:t xml:space="preserve">: </w:t>
      </w:r>
    </w:p>
    <w:p w14:paraId="6FEC7F27" w14:textId="77777777" w:rsidR="00E27462" w:rsidRPr="00E27462" w:rsidRDefault="00E27462" w:rsidP="00E27462">
      <w:pPr>
        <w:pStyle w:val="NormalnyWeb"/>
        <w:numPr>
          <w:ilvl w:val="0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Zakres</w:t>
      </w:r>
      <w:r w:rsidRPr="00E27462">
        <w:rPr>
          <w:rFonts w:ascii="Dosis" w:hAnsi="Dosis"/>
          <w:sz w:val="20"/>
          <w:szCs w:val="20"/>
        </w:rPr>
        <w:br/>
        <w:t>Przygotowanie programów sponsorowanych w:</w:t>
      </w:r>
    </w:p>
    <w:p w14:paraId="5ED6F11B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telewizji o zasięgu </w:t>
      </w:r>
      <w:r w:rsidRPr="00E27462">
        <w:rPr>
          <w:rStyle w:val="Pogrubienie"/>
          <w:rFonts w:ascii="Dosis" w:hAnsi="Dosis"/>
          <w:sz w:val="20"/>
          <w:szCs w:val="20"/>
        </w:rPr>
        <w:t>lokalnym</w:t>
      </w:r>
      <w:r w:rsidRPr="00E27462">
        <w:rPr>
          <w:rFonts w:ascii="Dosis" w:hAnsi="Dosis"/>
          <w:sz w:val="20"/>
          <w:szCs w:val="20"/>
        </w:rPr>
        <w:t>,</w:t>
      </w:r>
    </w:p>
    <w:p w14:paraId="6ADCBA9C" w14:textId="77777777" w:rsidR="00E27462" w:rsidRPr="00E27462" w:rsidRDefault="00E27462" w:rsidP="00E27462">
      <w:pPr>
        <w:pStyle w:val="NormalnyWeb"/>
        <w:numPr>
          <w:ilvl w:val="0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Parametry programu</w:t>
      </w:r>
    </w:p>
    <w:p w14:paraId="30EFD701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Minimalny czas trwania: </w:t>
      </w:r>
      <w:r w:rsidRPr="00E27462">
        <w:rPr>
          <w:rStyle w:val="Pogrubienie"/>
          <w:rFonts w:ascii="Dosis" w:hAnsi="Dosis"/>
          <w:sz w:val="20"/>
          <w:szCs w:val="20"/>
        </w:rPr>
        <w:t>5 minut</w:t>
      </w:r>
      <w:r w:rsidRPr="00E27462">
        <w:rPr>
          <w:rFonts w:ascii="Dosis" w:hAnsi="Dosis"/>
          <w:sz w:val="20"/>
          <w:szCs w:val="20"/>
        </w:rPr>
        <w:t>.</w:t>
      </w:r>
    </w:p>
    <w:p w14:paraId="7C17FD3A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Program powinien być zrealizowany </w:t>
      </w:r>
      <w:r w:rsidRPr="00E27462">
        <w:rPr>
          <w:rStyle w:val="Pogrubienie"/>
          <w:rFonts w:ascii="Dosis" w:hAnsi="Dosis"/>
          <w:sz w:val="20"/>
          <w:szCs w:val="20"/>
        </w:rPr>
        <w:t>we współpracy z personelem szpitala</w:t>
      </w:r>
      <w:r w:rsidRPr="00E27462">
        <w:rPr>
          <w:rFonts w:ascii="Dosis" w:hAnsi="Dosis"/>
          <w:sz w:val="20"/>
          <w:szCs w:val="20"/>
        </w:rPr>
        <w:t xml:space="preserve"> – w szczególności ze specjalistami, którzy omówią wpływ inwestycji na rozwój oddziałów oraz poinformują o aktualnym etapie prac remontowych.</w:t>
      </w:r>
    </w:p>
    <w:p w14:paraId="3F5A9F4B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W materiale należy uwzględnić </w:t>
      </w:r>
      <w:r w:rsidRPr="00E27462">
        <w:rPr>
          <w:rStyle w:val="Pogrubienie"/>
          <w:rFonts w:ascii="Dosis" w:hAnsi="Dosis"/>
          <w:sz w:val="20"/>
          <w:szCs w:val="20"/>
        </w:rPr>
        <w:t>ujęcia filmowe i zdjęcia</w:t>
      </w:r>
      <w:r w:rsidRPr="00E27462">
        <w:rPr>
          <w:rFonts w:ascii="Dosis" w:hAnsi="Dosis"/>
          <w:sz w:val="20"/>
          <w:szCs w:val="20"/>
        </w:rPr>
        <w:t xml:space="preserve"> dokumentujące bieżący etap realizacji inwestycji.</w:t>
      </w:r>
    </w:p>
    <w:p w14:paraId="129DD897" w14:textId="77777777" w:rsidR="00E27462" w:rsidRPr="00E27462" w:rsidRDefault="00E27462" w:rsidP="00E27462">
      <w:pPr>
        <w:pStyle w:val="NormalnyWeb"/>
        <w:numPr>
          <w:ilvl w:val="0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Obowiązki telewizji</w:t>
      </w:r>
    </w:p>
    <w:p w14:paraId="4C8AD240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Publikacja programu na </w:t>
      </w:r>
      <w:r w:rsidRPr="00E27462">
        <w:rPr>
          <w:rStyle w:val="Pogrubienie"/>
          <w:rFonts w:ascii="Dosis" w:hAnsi="Dosis"/>
          <w:sz w:val="20"/>
          <w:szCs w:val="20"/>
        </w:rPr>
        <w:t>stronie internetowej</w:t>
      </w:r>
      <w:r w:rsidRPr="00E27462">
        <w:rPr>
          <w:rFonts w:ascii="Dosis" w:hAnsi="Dosis"/>
          <w:sz w:val="20"/>
          <w:szCs w:val="20"/>
        </w:rPr>
        <w:t xml:space="preserve"> oraz/lub w </w:t>
      </w:r>
      <w:r w:rsidRPr="00E27462">
        <w:rPr>
          <w:rStyle w:val="Pogrubienie"/>
          <w:rFonts w:ascii="Dosis" w:hAnsi="Dosis"/>
          <w:sz w:val="20"/>
          <w:szCs w:val="20"/>
        </w:rPr>
        <w:t>mediach społecznościowych</w:t>
      </w:r>
      <w:r w:rsidRPr="00E27462">
        <w:rPr>
          <w:rFonts w:ascii="Dosis" w:hAnsi="Dosis"/>
          <w:sz w:val="20"/>
          <w:szCs w:val="20"/>
        </w:rPr>
        <w:t xml:space="preserve"> stacji, z aktualnymi zdjęciami remontu.</w:t>
      </w:r>
    </w:p>
    <w:p w14:paraId="04B0C057" w14:textId="77777777" w:rsidR="00E27462" w:rsidRPr="00E27462" w:rsidRDefault="00E27462" w:rsidP="00E27462">
      <w:pPr>
        <w:pStyle w:val="NormalnyWeb"/>
        <w:numPr>
          <w:ilvl w:val="1"/>
          <w:numId w:val="29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Przekazanie szpitalowi materiałów w wersji cyfrowej wraz z </w:t>
      </w:r>
      <w:r w:rsidRPr="00E27462">
        <w:rPr>
          <w:rStyle w:val="Pogrubienie"/>
          <w:rFonts w:ascii="Dosis" w:hAnsi="Dosis"/>
          <w:sz w:val="20"/>
          <w:szCs w:val="20"/>
        </w:rPr>
        <w:t>pełnymi prawami autorskimi</w:t>
      </w:r>
      <w:r w:rsidRPr="00E27462">
        <w:rPr>
          <w:rFonts w:ascii="Dosis" w:hAnsi="Dosis"/>
          <w:sz w:val="20"/>
          <w:szCs w:val="20"/>
        </w:rPr>
        <w:t xml:space="preserve"> do dalszego wykorzystania promocyjnego.</w:t>
      </w:r>
    </w:p>
    <w:p w14:paraId="0BCF69FA" w14:textId="77777777" w:rsidR="00E27462" w:rsidRPr="00E27462" w:rsidRDefault="00E27462" w:rsidP="00E27462">
      <w:pPr>
        <w:pStyle w:val="Nagwek3"/>
        <w:rPr>
          <w:rFonts w:ascii="Dosis" w:eastAsia="Times New Roman" w:hAnsi="Dosis"/>
          <w:color w:val="auto"/>
          <w:sz w:val="20"/>
          <w:szCs w:val="20"/>
        </w:rPr>
      </w:pPr>
      <w:r w:rsidRPr="00E27462">
        <w:rPr>
          <w:rFonts w:ascii="Dosis" w:eastAsia="Times New Roman" w:hAnsi="Dosis"/>
          <w:color w:val="auto"/>
          <w:sz w:val="20"/>
          <w:szCs w:val="20"/>
        </w:rPr>
        <w:t>IV. Wymagane oznaczenia w materiałach medialnych</w:t>
      </w:r>
    </w:p>
    <w:p w14:paraId="2F216148" w14:textId="77777777" w:rsidR="00E27462" w:rsidRPr="00E27462" w:rsidRDefault="00E27462" w:rsidP="00E27462">
      <w:pPr>
        <w:pStyle w:val="NormalnyWeb"/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Wszystkie materiały – zarówno radiowe, jak i telewizyjne – </w:t>
      </w:r>
      <w:r w:rsidRPr="00E27462">
        <w:rPr>
          <w:rStyle w:val="Pogrubienie"/>
          <w:rFonts w:ascii="Dosis" w:hAnsi="Dosis"/>
          <w:sz w:val="20"/>
          <w:szCs w:val="20"/>
        </w:rPr>
        <w:t>muszą zawierać poniższe sformułowanie</w:t>
      </w:r>
      <w:r w:rsidRPr="00E27462">
        <w:rPr>
          <w:rFonts w:ascii="Dosis" w:hAnsi="Dosis"/>
          <w:sz w:val="20"/>
          <w:szCs w:val="20"/>
        </w:rPr>
        <w:t>:</w:t>
      </w:r>
    </w:p>
    <w:p w14:paraId="25A46D75" w14:textId="06CB0CAB" w:rsidR="00505F20" w:rsidRPr="00505F20" w:rsidRDefault="00E27462" w:rsidP="00E27462">
      <w:pPr>
        <w:pStyle w:val="NormalnyWeb"/>
        <w:rPr>
          <w:rFonts w:ascii="Dosis" w:hAnsi="Dosis" w:cs="Calibri"/>
          <w:i/>
          <w:iCs/>
          <w:sz w:val="20"/>
          <w:szCs w:val="20"/>
          <w:lang w:val="cs-CZ"/>
        </w:rPr>
      </w:pPr>
      <w:r w:rsidRPr="00505F20">
        <w:rPr>
          <w:rFonts w:ascii="Dosis" w:hAnsi="Dosis"/>
          <w:sz w:val="20"/>
          <w:szCs w:val="20"/>
        </w:rPr>
        <w:t xml:space="preserve">„Inwestycja realizowana jest w ramach Krajowego Planu Odbudowy i Zwiększania Odporności, Komponent D: </w:t>
      </w:r>
      <w:r w:rsidRPr="00505F20">
        <w:rPr>
          <w:rStyle w:val="Uwydatnienie"/>
          <w:rFonts w:ascii="Dosis" w:hAnsi="Dosis"/>
          <w:sz w:val="20"/>
          <w:szCs w:val="20"/>
        </w:rPr>
        <w:t>Efektywność, dostępność i jakość systemu ochrony zdrowia</w:t>
      </w:r>
      <w:r w:rsidRPr="00505F20">
        <w:rPr>
          <w:rFonts w:ascii="Dosis" w:hAnsi="Dosis"/>
          <w:sz w:val="20"/>
          <w:szCs w:val="20"/>
        </w:rPr>
        <w:t xml:space="preserve"> – Inwestycja D1.1.1 </w:t>
      </w:r>
      <w:r w:rsidR="00505F20" w:rsidRPr="00505F20">
        <w:rPr>
          <w:rFonts w:ascii="Dosis" w:hAnsi="Dosis" w:cs="Calibri"/>
          <w:sz w:val="20"/>
          <w:szCs w:val="20"/>
          <w:lang w:val="cs-CZ"/>
        </w:rPr>
        <w:t>rozwój i modernizacja infrastruktury centrów opieki wysokospecjalistycznej i innych podmiotów leczniczych.</w:t>
      </w:r>
    </w:p>
    <w:p w14:paraId="39310E41" w14:textId="5B0F19F0" w:rsidR="00505F20" w:rsidRPr="00505F20" w:rsidRDefault="00505F20" w:rsidP="00E27462">
      <w:pPr>
        <w:pStyle w:val="NormalnyWeb"/>
        <w:rPr>
          <w:rFonts w:ascii="Dosis" w:hAnsi="Dosis"/>
          <w:sz w:val="20"/>
          <w:szCs w:val="20"/>
        </w:rPr>
      </w:pPr>
      <w:r>
        <w:rPr>
          <w:rFonts w:ascii="Dosis" w:hAnsi="Dosis" w:cs="Calibri"/>
          <w:i/>
          <w:iCs/>
          <w:sz w:val="20"/>
          <w:szCs w:val="20"/>
          <w:lang w:val="cs-CZ"/>
        </w:rPr>
        <w:t>l</w:t>
      </w:r>
      <w:r w:rsidRPr="00505F20">
        <w:rPr>
          <w:rFonts w:ascii="Dosis" w:hAnsi="Dosis" w:cs="Calibri"/>
          <w:i/>
          <w:iCs/>
          <w:sz w:val="20"/>
          <w:szCs w:val="20"/>
          <w:lang w:val="cs-CZ"/>
        </w:rPr>
        <w:t xml:space="preserve">ub inna izgodniana ze Zleceniodawcą. </w:t>
      </w:r>
    </w:p>
    <w:p w14:paraId="763E314D" w14:textId="77777777" w:rsidR="00E27462" w:rsidRPr="00E27462" w:rsidRDefault="00E27462" w:rsidP="00E27462">
      <w:pPr>
        <w:pStyle w:val="Nagwek3"/>
        <w:rPr>
          <w:rFonts w:ascii="Dosis" w:eastAsia="Times New Roman" w:hAnsi="Dosis"/>
          <w:color w:val="auto"/>
          <w:sz w:val="20"/>
          <w:szCs w:val="20"/>
        </w:rPr>
      </w:pPr>
      <w:r w:rsidRPr="00E27462">
        <w:rPr>
          <w:rFonts w:ascii="Dosis" w:eastAsia="Times New Roman" w:hAnsi="Dosis"/>
          <w:color w:val="auto"/>
          <w:sz w:val="20"/>
          <w:szCs w:val="20"/>
        </w:rPr>
        <w:t>V. Postanowienia końcowe</w:t>
      </w:r>
    </w:p>
    <w:p w14:paraId="4AF658C0" w14:textId="77777777" w:rsidR="00E27462" w:rsidRPr="00E27462" w:rsidRDefault="00E27462" w:rsidP="00E27462">
      <w:pPr>
        <w:pStyle w:val="NormalnyWeb"/>
        <w:numPr>
          <w:ilvl w:val="0"/>
          <w:numId w:val="30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Wszystkie materiały powinny być przygotowane zgodnie z zasadami rzetelności dziennikarskiej, z poszanowaniem wizerunku szpitala i obowiązujących przepisów prawa.</w:t>
      </w:r>
    </w:p>
    <w:p w14:paraId="67B7884D" w14:textId="77777777" w:rsidR="00E27462" w:rsidRPr="00E27462" w:rsidRDefault="00E27462" w:rsidP="00E27462">
      <w:pPr>
        <w:pStyle w:val="NormalnyWeb"/>
        <w:numPr>
          <w:ilvl w:val="0"/>
          <w:numId w:val="30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Koordynacja harmonogramu emisji oraz akceptacja materiałów odbywa się po stronie </w:t>
      </w:r>
      <w:r w:rsidRPr="00E27462">
        <w:rPr>
          <w:rStyle w:val="Pogrubienie"/>
          <w:rFonts w:ascii="Dosis" w:hAnsi="Dosis"/>
          <w:sz w:val="20"/>
          <w:szCs w:val="20"/>
        </w:rPr>
        <w:t>zamawiającego</w:t>
      </w:r>
      <w:r w:rsidRPr="00E27462">
        <w:rPr>
          <w:rFonts w:ascii="Dosis" w:hAnsi="Dosis"/>
          <w:sz w:val="20"/>
          <w:szCs w:val="20"/>
        </w:rPr>
        <w:t>.</w:t>
      </w:r>
    </w:p>
    <w:p w14:paraId="06F4E7EA" w14:textId="77777777" w:rsidR="00E27462" w:rsidRDefault="00E27462" w:rsidP="00E27462">
      <w:pPr>
        <w:pStyle w:val="NormalnyWeb"/>
        <w:numPr>
          <w:ilvl w:val="0"/>
          <w:numId w:val="30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Materiały powinny być przekazane w formacie umożliwiającym ich dalsze wykorzystanie w celach informacyjno-promocyjnych.</w:t>
      </w:r>
    </w:p>
    <w:p w14:paraId="733A355B" w14:textId="77777777" w:rsidR="00505F20" w:rsidRPr="00E27462" w:rsidRDefault="00505F20" w:rsidP="00505F20">
      <w:pPr>
        <w:pStyle w:val="NormalnyWeb"/>
        <w:ind w:left="720"/>
        <w:rPr>
          <w:rFonts w:ascii="Dosis" w:hAnsi="Dosis"/>
          <w:sz w:val="20"/>
          <w:szCs w:val="20"/>
        </w:rPr>
      </w:pPr>
    </w:p>
    <w:p w14:paraId="426DFD25" w14:textId="06562493" w:rsidR="006643BB" w:rsidRPr="00E27462" w:rsidRDefault="006643BB" w:rsidP="006643BB">
      <w:pPr>
        <w:ind w:right="-1"/>
        <w:jc w:val="right"/>
        <w:rPr>
          <w:rFonts w:ascii="Dosis" w:hAnsi="Dosis" w:cs="Calibri"/>
          <w:b/>
          <w:bCs/>
          <w:sz w:val="20"/>
          <w:szCs w:val="20"/>
        </w:rPr>
      </w:pPr>
      <w:r w:rsidRPr="00E27462">
        <w:rPr>
          <w:rFonts w:ascii="Dosis" w:hAnsi="Dosis" w:cs="Calibri"/>
          <w:b/>
          <w:sz w:val="20"/>
          <w:szCs w:val="20"/>
        </w:rPr>
        <w:lastRenderedPageBreak/>
        <w:t>Załącznik nr 3</w:t>
      </w:r>
    </w:p>
    <w:p w14:paraId="10954AC3" w14:textId="67E082B9" w:rsidR="006643BB" w:rsidRPr="00E27462" w:rsidRDefault="006643BB" w:rsidP="006643BB">
      <w:pPr>
        <w:ind w:right="-1"/>
        <w:rPr>
          <w:rFonts w:ascii="Dosis" w:hAnsi="Dosis" w:cs="Arial"/>
          <w:b/>
          <w:sz w:val="20"/>
          <w:szCs w:val="20"/>
        </w:rPr>
      </w:pPr>
      <w:r w:rsidRPr="00E27462">
        <w:rPr>
          <w:rFonts w:ascii="Dosis" w:hAnsi="Dosis" w:cs="Arial"/>
          <w:b/>
          <w:sz w:val="20"/>
          <w:szCs w:val="20"/>
        </w:rPr>
        <w:t>SPZOZ.2026.</w:t>
      </w:r>
      <w:r w:rsidR="00E27462">
        <w:rPr>
          <w:rFonts w:ascii="Dosis" w:hAnsi="Dosis" w:cs="Arial"/>
          <w:b/>
          <w:sz w:val="20"/>
          <w:szCs w:val="20"/>
        </w:rPr>
        <w:t>AZ.MP.165</w:t>
      </w:r>
    </w:p>
    <w:p w14:paraId="4A61D7E8" w14:textId="154B52FD" w:rsidR="006643BB" w:rsidRPr="00E27462" w:rsidRDefault="006643BB" w:rsidP="006643BB">
      <w:pPr>
        <w:spacing w:line="240" w:lineRule="auto"/>
        <w:jc w:val="center"/>
        <w:rPr>
          <w:rFonts w:ascii="Dosis" w:hAnsi="Dosis"/>
          <w:b/>
          <w:bCs/>
          <w:sz w:val="28"/>
          <w:szCs w:val="28"/>
          <w:u w:val="single"/>
        </w:rPr>
      </w:pPr>
      <w:r w:rsidRPr="00E27462">
        <w:rPr>
          <w:rFonts w:ascii="Dosis" w:hAnsi="Dosis"/>
          <w:b/>
          <w:bCs/>
          <w:sz w:val="28"/>
          <w:szCs w:val="28"/>
          <w:u w:val="single"/>
          <w:shd w:val="clear" w:color="auto" w:fill="BFBFBF" w:themeFill="background1" w:themeFillShade="BF"/>
        </w:rPr>
        <w:t xml:space="preserve">Szczegółowy opis przedmiotu zamówienia – dla zadania częściowego nr 2 </w:t>
      </w:r>
    </w:p>
    <w:p w14:paraId="1895497B" w14:textId="77777777" w:rsidR="006643BB" w:rsidRPr="00E27462" w:rsidRDefault="006643BB" w:rsidP="006643BB">
      <w:p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Przedmiotem zamówienia jest kompleksowa usługa obejmująca:</w:t>
      </w:r>
    </w:p>
    <w:p w14:paraId="7D161949" w14:textId="77777777" w:rsidR="00E27462" w:rsidRPr="00E27462" w:rsidRDefault="00E27462" w:rsidP="00E27462">
      <w:pPr>
        <w:pStyle w:val="Akapitzlist"/>
        <w:spacing w:after="0" w:line="360" w:lineRule="auto"/>
        <w:ind w:left="0" w:right="-1"/>
        <w:jc w:val="both"/>
        <w:rPr>
          <w:rFonts w:ascii="Dosis" w:hAnsi="Dosis"/>
          <w:b/>
          <w:sz w:val="24"/>
          <w:szCs w:val="24"/>
        </w:rPr>
      </w:pPr>
      <w:r w:rsidRPr="00E27462">
        <w:rPr>
          <w:rFonts w:ascii="Dosis" w:hAnsi="Dosis"/>
          <w:b/>
          <w:sz w:val="24"/>
          <w:szCs w:val="24"/>
        </w:rPr>
        <w:t>Zadanie częściowe nr 2 - Opracowanie, produkcja i emisja programów telewizyjnych o zasięgu regionalnym i wojewódzkim</w:t>
      </w:r>
    </w:p>
    <w:p w14:paraId="4BF78F35" w14:textId="77777777" w:rsidR="006643BB" w:rsidRPr="00E27462" w:rsidRDefault="006643BB" w:rsidP="006643BB">
      <w:pPr>
        <w:jc w:val="both"/>
        <w:rPr>
          <w:rFonts w:ascii="Dosis" w:hAnsi="Dosis"/>
          <w:b/>
          <w:sz w:val="20"/>
          <w:szCs w:val="20"/>
        </w:rPr>
      </w:pPr>
    </w:p>
    <w:p w14:paraId="0EE8BCA2" w14:textId="30290C94" w:rsidR="00C75163" w:rsidRPr="00E27462" w:rsidRDefault="006643BB" w:rsidP="002B73AC">
      <w:pPr>
        <w:shd w:val="clear" w:color="auto" w:fill="FFFFFF" w:themeFill="background1"/>
        <w:jc w:val="both"/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Szczegółowy opis przedmiotu zamówienia</w:t>
      </w:r>
      <w:r w:rsidR="002B73AC" w:rsidRPr="00E27462">
        <w:rPr>
          <w:rFonts w:ascii="Dosis" w:hAnsi="Dosis"/>
          <w:sz w:val="20"/>
          <w:szCs w:val="20"/>
        </w:rPr>
        <w:t>:</w:t>
      </w:r>
    </w:p>
    <w:p w14:paraId="328E5C87" w14:textId="77777777" w:rsidR="00854443" w:rsidRPr="00E27462" w:rsidRDefault="00854443" w:rsidP="00E27462">
      <w:pPr>
        <w:pStyle w:val="NormalnyWeb"/>
        <w:numPr>
          <w:ilvl w:val="0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Zakres</w:t>
      </w:r>
      <w:r w:rsidRPr="00E27462">
        <w:rPr>
          <w:rFonts w:ascii="Dosis" w:hAnsi="Dosis"/>
          <w:sz w:val="20"/>
          <w:szCs w:val="20"/>
        </w:rPr>
        <w:br/>
        <w:t>Przygotowanie programów sponsorowanych w:</w:t>
      </w:r>
    </w:p>
    <w:p w14:paraId="4D3982A8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telewizji o zasięgu </w:t>
      </w:r>
      <w:r w:rsidRPr="00E27462">
        <w:rPr>
          <w:rStyle w:val="Pogrubienie"/>
          <w:rFonts w:ascii="Dosis" w:hAnsi="Dosis"/>
          <w:sz w:val="20"/>
          <w:szCs w:val="20"/>
        </w:rPr>
        <w:t>regionalnym</w:t>
      </w:r>
      <w:r w:rsidRPr="00E27462">
        <w:rPr>
          <w:rFonts w:ascii="Dosis" w:hAnsi="Dosis"/>
          <w:sz w:val="20"/>
          <w:szCs w:val="20"/>
        </w:rPr>
        <w:t>.</w:t>
      </w:r>
    </w:p>
    <w:p w14:paraId="32563449" w14:textId="77777777" w:rsidR="00854443" w:rsidRPr="00E27462" w:rsidRDefault="00854443" w:rsidP="00E27462">
      <w:pPr>
        <w:pStyle w:val="NormalnyWeb"/>
        <w:numPr>
          <w:ilvl w:val="0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Parametry programu</w:t>
      </w:r>
    </w:p>
    <w:p w14:paraId="30209269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Minimalny czas trwania: </w:t>
      </w:r>
      <w:r w:rsidRPr="00E27462">
        <w:rPr>
          <w:rStyle w:val="Pogrubienie"/>
          <w:rFonts w:ascii="Dosis" w:hAnsi="Dosis"/>
          <w:sz w:val="20"/>
          <w:szCs w:val="20"/>
        </w:rPr>
        <w:t>5 minut</w:t>
      </w:r>
      <w:r w:rsidRPr="00E27462">
        <w:rPr>
          <w:rFonts w:ascii="Dosis" w:hAnsi="Dosis"/>
          <w:sz w:val="20"/>
          <w:szCs w:val="20"/>
        </w:rPr>
        <w:t>.</w:t>
      </w:r>
    </w:p>
    <w:p w14:paraId="6C9DA154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Program powinien być zrealizowany </w:t>
      </w:r>
      <w:r w:rsidRPr="00E27462">
        <w:rPr>
          <w:rStyle w:val="Pogrubienie"/>
          <w:rFonts w:ascii="Dosis" w:hAnsi="Dosis"/>
          <w:sz w:val="20"/>
          <w:szCs w:val="20"/>
        </w:rPr>
        <w:t>we współpracy z personelem szpitala</w:t>
      </w:r>
      <w:r w:rsidRPr="00E27462">
        <w:rPr>
          <w:rFonts w:ascii="Dosis" w:hAnsi="Dosis"/>
          <w:sz w:val="20"/>
          <w:szCs w:val="20"/>
        </w:rPr>
        <w:t xml:space="preserve"> – w szczególności ze specjalistami, którzy omówią wpływ inwestycji na rozwój oddziałów oraz poinformują o aktualnym etapie prac remontowych.</w:t>
      </w:r>
    </w:p>
    <w:p w14:paraId="764315E3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W materiale należy uwzględnić </w:t>
      </w:r>
      <w:r w:rsidRPr="00E27462">
        <w:rPr>
          <w:rStyle w:val="Pogrubienie"/>
          <w:rFonts w:ascii="Dosis" w:hAnsi="Dosis"/>
          <w:sz w:val="20"/>
          <w:szCs w:val="20"/>
        </w:rPr>
        <w:t>ujęcia filmowe i zdjęcia</w:t>
      </w:r>
      <w:r w:rsidRPr="00E27462">
        <w:rPr>
          <w:rFonts w:ascii="Dosis" w:hAnsi="Dosis"/>
          <w:sz w:val="20"/>
          <w:szCs w:val="20"/>
        </w:rPr>
        <w:t xml:space="preserve"> dokumentujące bieżący etap realizacji inwestycji.</w:t>
      </w:r>
    </w:p>
    <w:p w14:paraId="06ABA7C5" w14:textId="77777777" w:rsidR="00854443" w:rsidRPr="00E27462" w:rsidRDefault="00854443" w:rsidP="00E27462">
      <w:pPr>
        <w:pStyle w:val="NormalnyWeb"/>
        <w:numPr>
          <w:ilvl w:val="0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Style w:val="Pogrubienie"/>
          <w:rFonts w:ascii="Dosis" w:hAnsi="Dosis"/>
          <w:sz w:val="20"/>
          <w:szCs w:val="20"/>
        </w:rPr>
        <w:t>Obowiązki telewizji</w:t>
      </w:r>
    </w:p>
    <w:p w14:paraId="024FDF40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Publikacja programu na </w:t>
      </w:r>
      <w:r w:rsidRPr="00E27462">
        <w:rPr>
          <w:rStyle w:val="Pogrubienie"/>
          <w:rFonts w:ascii="Dosis" w:hAnsi="Dosis"/>
          <w:sz w:val="20"/>
          <w:szCs w:val="20"/>
        </w:rPr>
        <w:t>stronie internetowej</w:t>
      </w:r>
      <w:r w:rsidRPr="00E27462">
        <w:rPr>
          <w:rFonts w:ascii="Dosis" w:hAnsi="Dosis"/>
          <w:sz w:val="20"/>
          <w:szCs w:val="20"/>
        </w:rPr>
        <w:t xml:space="preserve"> oraz/lub w </w:t>
      </w:r>
      <w:r w:rsidRPr="00E27462">
        <w:rPr>
          <w:rStyle w:val="Pogrubienie"/>
          <w:rFonts w:ascii="Dosis" w:hAnsi="Dosis"/>
          <w:sz w:val="20"/>
          <w:szCs w:val="20"/>
        </w:rPr>
        <w:t>mediach społecznościowych</w:t>
      </w:r>
      <w:r w:rsidRPr="00E27462">
        <w:rPr>
          <w:rFonts w:ascii="Dosis" w:hAnsi="Dosis"/>
          <w:sz w:val="20"/>
          <w:szCs w:val="20"/>
        </w:rPr>
        <w:t xml:space="preserve"> stacji, z aktualnymi zdjęciami remontu.</w:t>
      </w:r>
    </w:p>
    <w:p w14:paraId="4D3453F2" w14:textId="77777777" w:rsidR="00854443" w:rsidRPr="00E27462" w:rsidRDefault="00854443" w:rsidP="00E27462">
      <w:pPr>
        <w:pStyle w:val="NormalnyWeb"/>
        <w:numPr>
          <w:ilvl w:val="1"/>
          <w:numId w:val="31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Przekazanie szpitalowi materiałów w wersji cyfrowej wraz z </w:t>
      </w:r>
      <w:r w:rsidRPr="00E27462">
        <w:rPr>
          <w:rStyle w:val="Pogrubienie"/>
          <w:rFonts w:ascii="Dosis" w:hAnsi="Dosis"/>
          <w:sz w:val="20"/>
          <w:szCs w:val="20"/>
        </w:rPr>
        <w:t>pełnymi prawami autorskimi</w:t>
      </w:r>
      <w:r w:rsidRPr="00E27462">
        <w:rPr>
          <w:rFonts w:ascii="Dosis" w:hAnsi="Dosis"/>
          <w:sz w:val="20"/>
          <w:szCs w:val="20"/>
        </w:rPr>
        <w:t xml:space="preserve"> do dalszego wykorzystania promocyjnego.</w:t>
      </w:r>
    </w:p>
    <w:p w14:paraId="6B853F82" w14:textId="77777777" w:rsidR="00854443" w:rsidRPr="00E27462" w:rsidRDefault="00854443" w:rsidP="00854443">
      <w:pPr>
        <w:pStyle w:val="Nagwek3"/>
        <w:rPr>
          <w:rFonts w:ascii="Dosis" w:eastAsia="Times New Roman" w:hAnsi="Dosis"/>
          <w:color w:val="auto"/>
          <w:sz w:val="20"/>
          <w:szCs w:val="20"/>
        </w:rPr>
      </w:pPr>
      <w:r w:rsidRPr="00E27462">
        <w:rPr>
          <w:rFonts w:ascii="Dosis" w:eastAsia="Times New Roman" w:hAnsi="Dosis"/>
          <w:color w:val="auto"/>
          <w:sz w:val="20"/>
          <w:szCs w:val="20"/>
        </w:rPr>
        <w:t>IV. Wymagane oznaczenia w materiałach medialnych</w:t>
      </w:r>
    </w:p>
    <w:p w14:paraId="71E251D7" w14:textId="77777777" w:rsidR="00854443" w:rsidRPr="00E27462" w:rsidRDefault="00854443" w:rsidP="00854443">
      <w:pPr>
        <w:pStyle w:val="NormalnyWeb"/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Wszystkie materiały – zarówno radiowe, jak i telewizyjne – </w:t>
      </w:r>
      <w:r w:rsidRPr="00E27462">
        <w:rPr>
          <w:rStyle w:val="Pogrubienie"/>
          <w:rFonts w:ascii="Dosis" w:hAnsi="Dosis"/>
          <w:sz w:val="20"/>
          <w:szCs w:val="20"/>
        </w:rPr>
        <w:t>muszą zawierać poniższe sformułowanie</w:t>
      </w:r>
      <w:r w:rsidRPr="00E27462">
        <w:rPr>
          <w:rFonts w:ascii="Dosis" w:hAnsi="Dosis"/>
          <w:sz w:val="20"/>
          <w:szCs w:val="20"/>
        </w:rPr>
        <w:t>:</w:t>
      </w:r>
    </w:p>
    <w:p w14:paraId="4E931307" w14:textId="36B1AC9A" w:rsidR="00505F20" w:rsidRPr="00505F20" w:rsidRDefault="00505F20" w:rsidP="00505F20">
      <w:pPr>
        <w:pStyle w:val="NormalnyWeb"/>
        <w:rPr>
          <w:rFonts w:ascii="Dosis" w:hAnsi="Dosis" w:cs="Calibri"/>
          <w:i/>
          <w:iCs/>
          <w:sz w:val="20"/>
          <w:szCs w:val="20"/>
          <w:lang w:val="cs-CZ"/>
        </w:rPr>
      </w:pPr>
      <w:r w:rsidRPr="00505F20">
        <w:rPr>
          <w:rFonts w:ascii="Dosis" w:hAnsi="Dosis"/>
          <w:sz w:val="20"/>
          <w:szCs w:val="20"/>
        </w:rPr>
        <w:t xml:space="preserve">„Inwestycja realizowana jest w ramach Krajowego Planu Odbudowy i Zwiększania Odporności, Komponent D: </w:t>
      </w:r>
      <w:r w:rsidRPr="00505F20">
        <w:rPr>
          <w:rStyle w:val="Uwydatnienie"/>
          <w:rFonts w:ascii="Dosis" w:hAnsi="Dosis"/>
          <w:sz w:val="20"/>
          <w:szCs w:val="20"/>
        </w:rPr>
        <w:t>Efektywność, dostępność i jakość systemu ochrony zdrowia</w:t>
      </w:r>
      <w:r w:rsidRPr="00505F20">
        <w:rPr>
          <w:rFonts w:ascii="Dosis" w:hAnsi="Dosis"/>
          <w:sz w:val="20"/>
          <w:szCs w:val="20"/>
        </w:rPr>
        <w:t xml:space="preserve"> – Inwestycja D1.1.1 </w:t>
      </w:r>
      <w:r w:rsidRPr="00505F20">
        <w:rPr>
          <w:rFonts w:ascii="Dosis" w:hAnsi="Dosis" w:cs="Calibri"/>
          <w:sz w:val="20"/>
          <w:szCs w:val="20"/>
          <w:lang w:val="cs-CZ"/>
        </w:rPr>
        <w:t>rozwój i modernizacja infrastruktury centrów opieki wysokospecjalistycznej i innych podmiotów leczniczych.</w:t>
      </w:r>
    </w:p>
    <w:p w14:paraId="7B4DD03A" w14:textId="77777777" w:rsidR="00505F20" w:rsidRPr="00505F20" w:rsidRDefault="00505F20" w:rsidP="00505F20">
      <w:pPr>
        <w:pStyle w:val="NormalnyWeb"/>
        <w:rPr>
          <w:rFonts w:ascii="Dosis" w:hAnsi="Dosis"/>
          <w:sz w:val="20"/>
          <w:szCs w:val="20"/>
        </w:rPr>
      </w:pPr>
      <w:r>
        <w:rPr>
          <w:rFonts w:ascii="Dosis" w:hAnsi="Dosis" w:cs="Calibri"/>
          <w:i/>
          <w:iCs/>
          <w:sz w:val="20"/>
          <w:szCs w:val="20"/>
          <w:lang w:val="cs-CZ"/>
        </w:rPr>
        <w:t>l</w:t>
      </w:r>
      <w:r w:rsidRPr="00505F20">
        <w:rPr>
          <w:rFonts w:ascii="Dosis" w:hAnsi="Dosis" w:cs="Calibri"/>
          <w:i/>
          <w:iCs/>
          <w:sz w:val="20"/>
          <w:szCs w:val="20"/>
          <w:lang w:val="cs-CZ"/>
        </w:rPr>
        <w:t xml:space="preserve">ub inna izgodniana ze Zleceniodawcą. </w:t>
      </w:r>
      <w:bookmarkStart w:id="1" w:name="_GoBack"/>
      <w:bookmarkEnd w:id="1"/>
    </w:p>
    <w:p w14:paraId="1C27498F" w14:textId="77777777" w:rsidR="00854443" w:rsidRPr="00E27462" w:rsidRDefault="00854443" w:rsidP="00854443">
      <w:pPr>
        <w:pStyle w:val="Nagwek3"/>
        <w:rPr>
          <w:rFonts w:ascii="Dosis" w:eastAsia="Times New Roman" w:hAnsi="Dosis"/>
          <w:color w:val="auto"/>
          <w:sz w:val="20"/>
          <w:szCs w:val="20"/>
        </w:rPr>
      </w:pPr>
      <w:r w:rsidRPr="00E27462">
        <w:rPr>
          <w:rFonts w:ascii="Dosis" w:eastAsia="Times New Roman" w:hAnsi="Dosis"/>
          <w:color w:val="auto"/>
          <w:sz w:val="20"/>
          <w:szCs w:val="20"/>
        </w:rPr>
        <w:t>V. Postanowienia końcowe</w:t>
      </w:r>
    </w:p>
    <w:p w14:paraId="2A3DAB72" w14:textId="77777777" w:rsidR="00854443" w:rsidRPr="00E27462" w:rsidRDefault="00854443" w:rsidP="00854443">
      <w:pPr>
        <w:pStyle w:val="NormalnyWeb"/>
        <w:numPr>
          <w:ilvl w:val="0"/>
          <w:numId w:val="30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>Wszystkie materiały powinny być przygotowane zgodnie z zasadami rzetelności dziennikarskiej, z poszanowaniem wizerunku szpitala i obowiązujących przepisów prawa.</w:t>
      </w:r>
    </w:p>
    <w:p w14:paraId="1AE70C9B" w14:textId="77777777" w:rsidR="00854443" w:rsidRPr="00E27462" w:rsidRDefault="00854443" w:rsidP="00854443">
      <w:pPr>
        <w:pStyle w:val="NormalnyWeb"/>
        <w:numPr>
          <w:ilvl w:val="0"/>
          <w:numId w:val="30"/>
        </w:numPr>
        <w:rPr>
          <w:rFonts w:ascii="Dosis" w:hAnsi="Dosis"/>
          <w:sz w:val="20"/>
          <w:szCs w:val="20"/>
        </w:rPr>
      </w:pPr>
      <w:r w:rsidRPr="00E27462">
        <w:rPr>
          <w:rFonts w:ascii="Dosis" w:hAnsi="Dosis"/>
          <w:sz w:val="20"/>
          <w:szCs w:val="20"/>
        </w:rPr>
        <w:t xml:space="preserve">Koordynacja harmonogramu emisji oraz akceptacja materiałów odbywa się po stronie </w:t>
      </w:r>
      <w:r w:rsidRPr="00E27462">
        <w:rPr>
          <w:rStyle w:val="Pogrubienie"/>
          <w:rFonts w:ascii="Dosis" w:hAnsi="Dosis"/>
          <w:sz w:val="20"/>
          <w:szCs w:val="20"/>
        </w:rPr>
        <w:t>zamawiającego</w:t>
      </w:r>
      <w:r w:rsidRPr="00E27462">
        <w:rPr>
          <w:rFonts w:ascii="Dosis" w:hAnsi="Dosis"/>
          <w:sz w:val="20"/>
          <w:szCs w:val="20"/>
        </w:rPr>
        <w:t>.</w:t>
      </w:r>
    </w:p>
    <w:p w14:paraId="72CB74FC" w14:textId="2A024C3E" w:rsidR="002B73AC" w:rsidRPr="00E27462" w:rsidRDefault="00854443" w:rsidP="0007381E">
      <w:pPr>
        <w:pStyle w:val="NormalnyWeb"/>
        <w:numPr>
          <w:ilvl w:val="0"/>
          <w:numId w:val="30"/>
        </w:numPr>
        <w:spacing w:line="360" w:lineRule="auto"/>
        <w:rPr>
          <w:rFonts w:ascii="Dosis" w:hAnsi="Dosis"/>
        </w:rPr>
      </w:pPr>
      <w:r w:rsidRPr="00E27462">
        <w:rPr>
          <w:rFonts w:ascii="Dosis" w:hAnsi="Dosis"/>
          <w:sz w:val="20"/>
          <w:szCs w:val="20"/>
        </w:rPr>
        <w:t>Materiały powinny być przekazane w formacie umożliwiającym ich dalsze wykorzystanie w c</w:t>
      </w:r>
      <w:r w:rsidR="00E27462" w:rsidRPr="00E27462">
        <w:rPr>
          <w:rFonts w:ascii="Dosis" w:hAnsi="Dosis"/>
          <w:sz w:val="20"/>
          <w:szCs w:val="20"/>
        </w:rPr>
        <w:t>elach informacyjno-promocyjnych</w:t>
      </w:r>
    </w:p>
    <w:sectPr w:rsidR="002B73AC" w:rsidRPr="00E27462" w:rsidSect="000A7E66">
      <w:headerReference w:type="default" r:id="rId10"/>
      <w:footerReference w:type="default" r:id="rId11"/>
      <w:pgSz w:w="11906" w:h="16838" w:code="9"/>
      <w:pgMar w:top="1556" w:right="1133" w:bottom="737" w:left="1134" w:header="426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9FAE684" w14:textId="77777777" w:rsidR="00557E5E" w:rsidRDefault="00557E5E" w:rsidP="00F07E49">
      <w:pPr>
        <w:spacing w:after="0" w:line="240" w:lineRule="auto"/>
      </w:pPr>
      <w:r>
        <w:separator/>
      </w:r>
    </w:p>
  </w:endnote>
  <w:endnote w:type="continuationSeparator" w:id="0">
    <w:p w14:paraId="192896E3" w14:textId="77777777" w:rsidR="00557E5E" w:rsidRDefault="00557E5E" w:rsidP="00F07E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  <w:embedRegular r:id="rId1" w:fontKey="{EC57CB08-F360-4328-A66B-84A78BF458B1}"/>
    <w:embedBold r:id="rId2" w:fontKey="{D40EA220-116C-4B27-8090-705493444BFB}"/>
    <w:embedItalic r:id="rId3" w:fontKey="{0B791415-D840-44D2-BC95-639329225197}"/>
  </w:font>
  <w:font w:name="Dosis">
    <w:panose1 w:val="00000000000000000000"/>
    <w:charset w:val="EE"/>
    <w:family w:val="auto"/>
    <w:pitch w:val="variable"/>
    <w:sig w:usb0="A00000FF" w:usb1="5000207B" w:usb2="00000000" w:usb3="00000000" w:csb0="00000093" w:csb1="00000000"/>
    <w:embedRegular r:id="rId4" w:fontKey="{D8656A8E-E0D6-4F92-AB28-7DEBE098C819}"/>
    <w:embedBold r:id="rId5" w:fontKey="{587B6C31-E6D7-463F-B3CB-DF569E7517EC}"/>
    <w:embedItalic r:id="rId6" w:fontKey="{A9F55A79-9D05-4D59-9252-2F6B739A2A50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7" w:fontKey="{5C38670A-8697-4806-8A35-7D72545953C8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8" w:fontKey="{409C8168-E23D-46C4-9042-199220220B2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9" w:fontKey="{6E780A1F-4C85-4E30-9680-9EC43623EFC8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0" w:fontKey="{10CD5EF8-FEE7-40A5-BD6C-D8CB734B9930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E5397A10-CBBE-48A5-AEF4-C369D3929F19}"/>
    <w:embedBold r:id="rId12" w:fontKey="{1B1B2C92-6A73-462B-A8AD-CAC9E4FA7420}"/>
    <w:embedItalic r:id="rId13" w:fontKey="{06E0617A-9DA7-4D88-9FCF-9C7D3171C67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ela-Siatka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57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673"/>
      <w:gridCol w:w="4615"/>
    </w:tblGrid>
    <w:tr w:rsidR="00557E5E" w14:paraId="77AFC223" w14:textId="77777777" w:rsidTr="00315525">
      <w:tc>
        <w:tcPr>
          <w:tcW w:w="4673" w:type="dxa"/>
          <w:vAlign w:val="bottom"/>
        </w:tcPr>
        <w:p w14:paraId="444F51EE" w14:textId="5585D428" w:rsidR="00557E5E" w:rsidRPr="008B0564" w:rsidRDefault="00557E5E" w:rsidP="00D32C43">
          <w:pPr>
            <w:pStyle w:val="SPZOZNormal-2"/>
            <w:spacing w:before="100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ul. 24 Kwietnia 5, 47-200 Kędzierzyn–Koźle, tel. +48 774 062 400</w:t>
          </w:r>
        </w:p>
        <w:p w14:paraId="3206E5C3" w14:textId="77777777" w:rsidR="00557E5E" w:rsidRPr="008B0564" w:rsidRDefault="00557E5E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e-mail: kancelaria@e-szpital.eu, e-</w:t>
          </w:r>
          <w:proofErr w:type="spellStart"/>
          <w:r w:rsidRPr="008B0564">
            <w:rPr>
              <w:sz w:val="18"/>
              <w:szCs w:val="18"/>
            </w:rPr>
            <w:t>puap</w:t>
          </w:r>
          <w:proofErr w:type="spellEnd"/>
          <w:r w:rsidRPr="008B0564">
            <w:rPr>
              <w:sz w:val="18"/>
              <w:szCs w:val="18"/>
            </w:rPr>
            <w:t xml:space="preserve">: </w:t>
          </w:r>
          <w:proofErr w:type="spellStart"/>
          <w:r w:rsidRPr="008B0564">
            <w:rPr>
              <w:sz w:val="18"/>
              <w:szCs w:val="18"/>
            </w:rPr>
            <w:t>SzpitalKK</w:t>
          </w:r>
          <w:proofErr w:type="spellEnd"/>
          <w:r w:rsidRPr="008B0564">
            <w:rPr>
              <w:sz w:val="18"/>
              <w:szCs w:val="18"/>
            </w:rPr>
            <w:t>/</w:t>
          </w:r>
          <w:proofErr w:type="spellStart"/>
          <w:r w:rsidRPr="008B0564">
            <w:rPr>
              <w:sz w:val="18"/>
              <w:szCs w:val="18"/>
            </w:rPr>
            <w:t>Skład_ESP</w:t>
          </w:r>
          <w:proofErr w:type="spellEnd"/>
        </w:p>
        <w:p w14:paraId="7991B7B4" w14:textId="5AB7F7BE" w:rsidR="00557E5E" w:rsidRPr="00983141" w:rsidRDefault="00557E5E" w:rsidP="008B0564">
          <w:pPr>
            <w:pStyle w:val="SPZOZNormal-2"/>
          </w:pPr>
          <w:r w:rsidRPr="008B0564">
            <w:rPr>
              <w:sz w:val="18"/>
              <w:szCs w:val="18"/>
            </w:rPr>
            <w:t>e-doręczenia: AE:PL-76929-97594-ISATB-20, NIP: 749-17-90-304</w:t>
          </w:r>
        </w:p>
      </w:tc>
      <w:tc>
        <w:tcPr>
          <w:tcW w:w="4615" w:type="dxa"/>
          <w:vAlign w:val="bottom"/>
        </w:tcPr>
        <w:p w14:paraId="66417198" w14:textId="463A04C7" w:rsidR="00557E5E" w:rsidRDefault="00557E5E" w:rsidP="003A1A71">
          <w:pPr>
            <w:pStyle w:val="Stopka"/>
            <w:jc w:val="right"/>
            <w:rPr>
              <w:sz w:val="18"/>
              <w:szCs w:val="18"/>
              <w:lang w:val="es-ES"/>
            </w:rPr>
          </w:pPr>
          <w:r>
            <w:rPr>
              <w:noProof/>
              <w:sz w:val="18"/>
              <w:szCs w:val="18"/>
              <w:lang w:eastAsia="pl-PL"/>
            </w:rPr>
            <w:drawing>
              <wp:inline distT="0" distB="0" distL="0" distR="0" wp14:anchorId="2495929F" wp14:editId="2A6D82A7">
                <wp:extent cx="2468880" cy="463550"/>
                <wp:effectExtent l="0" t="0" r="7620" b="0"/>
                <wp:docPr id="13" name="Obraz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468880" cy="463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557E5E" w14:paraId="3557184E" w14:textId="77777777" w:rsidTr="00315525">
      <w:tc>
        <w:tcPr>
          <w:tcW w:w="4673" w:type="dxa"/>
          <w:vAlign w:val="bottom"/>
        </w:tcPr>
        <w:p w14:paraId="603E46CC" w14:textId="0CDFD86C" w:rsidR="00557E5E" w:rsidRPr="008B0564" w:rsidRDefault="00557E5E" w:rsidP="008B0564">
          <w:pPr>
            <w:pStyle w:val="SPZOZNormal-2"/>
            <w:rPr>
              <w:sz w:val="18"/>
              <w:szCs w:val="18"/>
            </w:rPr>
          </w:pPr>
          <w:r w:rsidRPr="008B0564">
            <w:rPr>
              <w:sz w:val="18"/>
              <w:szCs w:val="18"/>
            </w:rPr>
            <w:t>www.e-szpital.e</w:t>
          </w:r>
          <w:r>
            <w:rPr>
              <w:sz w:val="18"/>
              <w:szCs w:val="18"/>
            </w:rPr>
            <w:t>u</w:t>
          </w:r>
        </w:p>
      </w:tc>
      <w:tc>
        <w:tcPr>
          <w:tcW w:w="4615" w:type="dxa"/>
          <w:vAlign w:val="bottom"/>
        </w:tcPr>
        <w:p w14:paraId="502EFAC4" w14:textId="5000D50B" w:rsidR="00557E5E" w:rsidRPr="008B0564" w:rsidRDefault="00DB07A4" w:rsidP="009A34E5">
          <w:pPr>
            <w:pStyle w:val="SPZOZNormal-2"/>
            <w:rPr>
              <w:sz w:val="96"/>
              <w:szCs w:val="96"/>
            </w:rPr>
          </w:pPr>
          <w:sdt>
            <w:sdtPr>
              <w:rPr>
                <w:sz w:val="96"/>
                <w:szCs w:val="96"/>
              </w:rPr>
              <w:id w:val="-221292199"/>
              <w:docPartObj>
                <w:docPartGallery w:val="Page Numbers (Bottom of Page)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sdt>
                <w:sdtPr>
                  <w:rPr>
                    <w:sz w:val="96"/>
                    <w:szCs w:val="96"/>
                  </w:rPr>
                  <w:id w:val="58059285"/>
                  <w:docPartObj>
                    <w:docPartGallery w:val="Page Numbers (Top of Page)"/>
                    <w:docPartUnique/>
                  </w:docPartObj>
                </w:sdtPr>
                <w:sdtEndPr>
                  <w:rPr>
                    <w:b/>
                    <w:bCs/>
                  </w:rPr>
                </w:sdtEndPr>
                <w:sdtContent>
                  <w:r w:rsidR="00557E5E" w:rsidRPr="008B0564">
                    <w:rPr>
                      <w:sz w:val="18"/>
                      <w:szCs w:val="18"/>
                    </w:rPr>
                    <w:t xml:space="preserve">Strona: </w: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instrText>PAGE</w:instrTex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3</w: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t>/</w: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begin"/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instrText>NUMPAGES</w:instrTex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separate"/>
                  </w:r>
                  <w:r>
                    <w:rPr>
                      <w:b/>
                      <w:bCs/>
                      <w:noProof/>
                      <w:sz w:val="18"/>
                      <w:szCs w:val="18"/>
                    </w:rPr>
                    <w:t>6</w:t>
                  </w:r>
                  <w:r w:rsidR="00557E5E" w:rsidRPr="008B0564">
                    <w:rPr>
                      <w:b/>
                      <w:bCs/>
                      <w:sz w:val="18"/>
                      <w:szCs w:val="18"/>
                    </w:rPr>
                    <w:fldChar w:fldCharType="end"/>
                  </w:r>
                </w:sdtContent>
              </w:sdt>
            </w:sdtContent>
          </w:sdt>
        </w:p>
      </w:tc>
    </w:tr>
  </w:tbl>
  <w:p w14:paraId="1B695DA1" w14:textId="4FC35B2C" w:rsidR="00557E5E" w:rsidRPr="008B0564" w:rsidRDefault="00557E5E">
    <w:pPr>
      <w:pStyle w:val="Stopka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F238FE9" w14:textId="77777777" w:rsidR="00557E5E" w:rsidRDefault="00557E5E" w:rsidP="00F07E49">
      <w:pPr>
        <w:spacing w:after="0" w:line="240" w:lineRule="auto"/>
      </w:pPr>
      <w:r>
        <w:separator/>
      </w:r>
    </w:p>
  </w:footnote>
  <w:footnote w:type="continuationSeparator" w:id="0">
    <w:p w14:paraId="38409403" w14:textId="77777777" w:rsidR="00557E5E" w:rsidRDefault="00557E5E" w:rsidP="00F07E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BE5B47" w14:textId="2B3870F3" w:rsidR="00557E5E" w:rsidRDefault="00557E5E" w:rsidP="000A7E66">
    <w:pPr>
      <w:pStyle w:val="Nagwek"/>
      <w:jc w:val="center"/>
    </w:pPr>
    <w:r>
      <w:rPr>
        <w:noProof/>
        <w:lang w:eastAsia="pl-PL"/>
      </w:rPr>
      <w:drawing>
        <wp:inline distT="0" distB="0" distL="0" distR="0" wp14:anchorId="314B81C6" wp14:editId="29CEF381">
          <wp:extent cx="5762625" cy="571500"/>
          <wp:effectExtent l="0" t="0" r="9525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234FE3E" w14:textId="2F51EF53" w:rsidR="00557E5E" w:rsidRDefault="00557E5E">
    <w:pPr>
      <w:pStyle w:val="Nagwek"/>
    </w:pPr>
    <w:r>
      <w:rPr>
        <w:noProof/>
        <w:lang w:eastAsia="pl-PL"/>
      </w:rPr>
      <w:drawing>
        <wp:inline distT="0" distB="0" distL="0" distR="0" wp14:anchorId="7556FCD8" wp14:editId="252EE56E">
          <wp:extent cx="3589091" cy="536575"/>
          <wp:effectExtent l="0" t="0" r="0" b="0"/>
          <wp:docPr id="12" name="Grafika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4875452" name="Grafika 1274875452"/>
                  <pic:cNvPicPr/>
                </pic:nvPicPr>
                <pic:blipFill>
                  <a:blip r:embed="rId2">
                    <a:extLst>
                      <a:ext uri="{96DAC541-7B7A-43D3-8B79-37D633B846F1}">
                        <asvg:svgBlip xmlns="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cid="http://schemas.microsoft.com/office/word/2016/wordml/cid" xmlns:w16se="http://schemas.microsoft.com/office/word/2015/wordml/symex" xmlns:asvg="http://schemas.microsoft.com/office/drawing/2016/SVG/main" r:embed="rId3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93735" cy="537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54B93"/>
    <w:multiLevelType w:val="hybridMultilevel"/>
    <w:tmpl w:val="BA641788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012A4922"/>
    <w:multiLevelType w:val="hybridMultilevel"/>
    <w:tmpl w:val="3E4C4C2C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">
    <w:nsid w:val="040B3650"/>
    <w:multiLevelType w:val="multilevel"/>
    <w:tmpl w:val="BC6AC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2E3FF4"/>
    <w:multiLevelType w:val="multilevel"/>
    <w:tmpl w:val="82D4A7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B381C85"/>
    <w:multiLevelType w:val="multilevel"/>
    <w:tmpl w:val="4E4C24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sz w:val="20"/>
        <w:szCs w:val="2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>
    <w:nsid w:val="0B68554E"/>
    <w:multiLevelType w:val="multilevel"/>
    <w:tmpl w:val="A2FAC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FC06DB"/>
    <w:multiLevelType w:val="multilevel"/>
    <w:tmpl w:val="5C9A0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602BBE"/>
    <w:multiLevelType w:val="multilevel"/>
    <w:tmpl w:val="88E64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A6B3253"/>
    <w:multiLevelType w:val="multilevel"/>
    <w:tmpl w:val="89E0C1A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CF46E53"/>
    <w:multiLevelType w:val="hybridMultilevel"/>
    <w:tmpl w:val="4C5E102E"/>
    <w:lvl w:ilvl="0" w:tplc="B2AE2E02">
      <w:start w:val="1"/>
      <w:numFmt w:val="decimal"/>
      <w:lvlText w:val="%1.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0">
    <w:nsid w:val="27243A90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272C6D37"/>
    <w:multiLevelType w:val="hybridMultilevel"/>
    <w:tmpl w:val="65282584"/>
    <w:lvl w:ilvl="0" w:tplc="8C308FC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color w:val="auto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938" w:hanging="360"/>
      </w:pPr>
    </w:lvl>
    <w:lvl w:ilvl="2" w:tplc="0415001B" w:tentative="1">
      <w:start w:val="1"/>
      <w:numFmt w:val="lowerRoman"/>
      <w:lvlText w:val="%3."/>
      <w:lvlJc w:val="right"/>
      <w:pPr>
        <w:ind w:left="1658" w:hanging="180"/>
      </w:pPr>
    </w:lvl>
    <w:lvl w:ilvl="3" w:tplc="0415000F" w:tentative="1">
      <w:start w:val="1"/>
      <w:numFmt w:val="decimal"/>
      <w:lvlText w:val="%4."/>
      <w:lvlJc w:val="left"/>
      <w:pPr>
        <w:ind w:left="2378" w:hanging="360"/>
      </w:pPr>
    </w:lvl>
    <w:lvl w:ilvl="4" w:tplc="04150019" w:tentative="1">
      <w:start w:val="1"/>
      <w:numFmt w:val="lowerLetter"/>
      <w:lvlText w:val="%5."/>
      <w:lvlJc w:val="left"/>
      <w:pPr>
        <w:ind w:left="3098" w:hanging="360"/>
      </w:pPr>
    </w:lvl>
    <w:lvl w:ilvl="5" w:tplc="0415001B" w:tentative="1">
      <w:start w:val="1"/>
      <w:numFmt w:val="lowerRoman"/>
      <w:lvlText w:val="%6."/>
      <w:lvlJc w:val="right"/>
      <w:pPr>
        <w:ind w:left="3818" w:hanging="180"/>
      </w:pPr>
    </w:lvl>
    <w:lvl w:ilvl="6" w:tplc="0415000F" w:tentative="1">
      <w:start w:val="1"/>
      <w:numFmt w:val="decimal"/>
      <w:lvlText w:val="%7."/>
      <w:lvlJc w:val="left"/>
      <w:pPr>
        <w:ind w:left="4538" w:hanging="360"/>
      </w:pPr>
    </w:lvl>
    <w:lvl w:ilvl="7" w:tplc="04150019" w:tentative="1">
      <w:start w:val="1"/>
      <w:numFmt w:val="lowerLetter"/>
      <w:lvlText w:val="%8."/>
      <w:lvlJc w:val="left"/>
      <w:pPr>
        <w:ind w:left="5258" w:hanging="360"/>
      </w:pPr>
    </w:lvl>
    <w:lvl w:ilvl="8" w:tplc="0415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12">
    <w:nsid w:val="2838188C"/>
    <w:multiLevelType w:val="hybridMultilevel"/>
    <w:tmpl w:val="B072B75A"/>
    <w:lvl w:ilvl="0" w:tplc="CF94EDFE">
      <w:start w:val="1"/>
      <w:numFmt w:val="decimal"/>
      <w:lvlText w:val="%1.)"/>
      <w:lvlJc w:val="left"/>
      <w:pPr>
        <w:ind w:left="578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3">
    <w:nsid w:val="36312169"/>
    <w:multiLevelType w:val="hybridMultilevel"/>
    <w:tmpl w:val="DC4262F6"/>
    <w:lvl w:ilvl="0" w:tplc="04150011">
      <w:start w:val="1"/>
      <w:numFmt w:val="decimal"/>
      <w:lvlText w:val="%1)"/>
      <w:lvlJc w:val="left"/>
      <w:pPr>
        <w:ind w:left="938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abstractNum w:abstractNumId="14">
    <w:nsid w:val="3B36399B"/>
    <w:multiLevelType w:val="multilevel"/>
    <w:tmpl w:val="49C8080C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5">
    <w:nsid w:val="3B380F63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D9A7DB5"/>
    <w:multiLevelType w:val="multilevel"/>
    <w:tmpl w:val="DD129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F642021"/>
    <w:multiLevelType w:val="hybridMultilevel"/>
    <w:tmpl w:val="AAF63B28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3350AA"/>
    <w:multiLevelType w:val="hybridMultilevel"/>
    <w:tmpl w:val="7C0419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DC042B"/>
    <w:multiLevelType w:val="hybridMultilevel"/>
    <w:tmpl w:val="38DCD90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9F73ED3"/>
    <w:multiLevelType w:val="hybridMultilevel"/>
    <w:tmpl w:val="D5BE5B6C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9A287C82">
      <w:start w:val="1"/>
      <w:numFmt w:val="decimal"/>
      <w:lvlText w:val="%2.)"/>
      <w:lvlJc w:val="left"/>
      <w:pPr>
        <w:ind w:left="1800" w:hanging="360"/>
      </w:pPr>
      <w:rPr>
        <w:rFonts w:ascii="Times New Roman" w:eastAsiaTheme="minorHAnsi" w:hAnsi="Times New Roman" w:cs="Times New Roman"/>
      </w:rPr>
    </w:lvl>
    <w:lvl w:ilvl="2" w:tplc="E4E02288">
      <w:start w:val="1"/>
      <w:numFmt w:val="decimal"/>
      <w:lvlText w:val="%3.)"/>
      <w:lvlJc w:val="right"/>
      <w:pPr>
        <w:ind w:left="2520" w:hanging="180"/>
      </w:pPr>
      <w:rPr>
        <w:rFonts w:ascii="Times New Roman" w:eastAsiaTheme="minorHAnsi" w:hAnsi="Times New Roman" w:cs="Times New Roman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EEA1A25"/>
    <w:multiLevelType w:val="hybridMultilevel"/>
    <w:tmpl w:val="DCDEBAEE"/>
    <w:lvl w:ilvl="0" w:tplc="04150011">
      <w:start w:val="1"/>
      <w:numFmt w:val="decimal"/>
      <w:lvlText w:val="%1)"/>
      <w:lvlJc w:val="left"/>
      <w:pPr>
        <w:ind w:left="5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2">
    <w:nsid w:val="505D5200"/>
    <w:multiLevelType w:val="multilevel"/>
    <w:tmpl w:val="0230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3D42F40"/>
    <w:multiLevelType w:val="multilevel"/>
    <w:tmpl w:val="FF040B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5A4C67D4"/>
    <w:multiLevelType w:val="multilevel"/>
    <w:tmpl w:val="88DE3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CE86CE9"/>
    <w:multiLevelType w:val="hybridMultilevel"/>
    <w:tmpl w:val="8DD6F0AA"/>
    <w:lvl w:ilvl="0" w:tplc="418CEEE6">
      <w:start w:val="1"/>
      <w:numFmt w:val="upperRoman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 w:tplc="5FDCE6AA">
      <w:start w:val="3"/>
      <w:numFmt w:val="decimal"/>
      <w:lvlText w:val="%2."/>
      <w:lvlJc w:val="left"/>
      <w:pPr>
        <w:tabs>
          <w:tab w:val="num" w:pos="-180"/>
        </w:tabs>
        <w:ind w:left="-180" w:hanging="360"/>
      </w:pPr>
      <w:rPr>
        <w:rFonts w:ascii="Times New Roman" w:eastAsia="Times New Roman" w:hAnsi="Times New Roman" w:cs="Times New Roman" w:hint="default"/>
      </w:rPr>
    </w:lvl>
    <w:lvl w:ilvl="2" w:tplc="1586143E">
      <w:start w:val="5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04150013">
      <w:start w:val="1"/>
      <w:numFmt w:val="upperRoman"/>
      <w:lvlText w:val="%4."/>
      <w:lvlJc w:val="right"/>
      <w:pPr>
        <w:ind w:left="2700" w:hanging="360"/>
      </w:pPr>
      <w:rPr>
        <w:b w:val="0"/>
      </w:rPr>
    </w:lvl>
    <w:lvl w:ilvl="4" w:tplc="04150019">
      <w:start w:val="1"/>
      <w:numFmt w:val="lowerLetter"/>
      <w:lvlText w:val="%5."/>
      <w:lvlJc w:val="left"/>
      <w:pPr>
        <w:ind w:left="3420" w:hanging="360"/>
      </w:pPr>
    </w:lvl>
    <w:lvl w:ilvl="5" w:tplc="6E3C874C">
      <w:start w:val="6"/>
      <w:numFmt w:val="decimal"/>
      <w:lvlText w:val="%6)"/>
      <w:lvlJc w:val="left"/>
      <w:pPr>
        <w:ind w:left="4320" w:hanging="360"/>
      </w:pPr>
    </w:lvl>
    <w:lvl w:ilvl="6" w:tplc="0415000F">
      <w:start w:val="1"/>
      <w:numFmt w:val="decimal"/>
      <w:lvlText w:val="%7."/>
      <w:lvlJc w:val="left"/>
      <w:pPr>
        <w:ind w:left="4860" w:hanging="360"/>
      </w:pPr>
    </w:lvl>
    <w:lvl w:ilvl="7" w:tplc="04150019">
      <w:start w:val="1"/>
      <w:numFmt w:val="lowerLetter"/>
      <w:lvlText w:val="%8."/>
      <w:lvlJc w:val="left"/>
      <w:pPr>
        <w:ind w:left="5580" w:hanging="360"/>
      </w:pPr>
    </w:lvl>
    <w:lvl w:ilvl="8" w:tplc="0415001B">
      <w:start w:val="1"/>
      <w:numFmt w:val="lowerRoman"/>
      <w:lvlText w:val="%9."/>
      <w:lvlJc w:val="right"/>
      <w:pPr>
        <w:ind w:left="6300" w:hanging="180"/>
      </w:pPr>
    </w:lvl>
  </w:abstractNum>
  <w:abstractNum w:abstractNumId="26">
    <w:nsid w:val="5DFC6833"/>
    <w:multiLevelType w:val="hybridMultilevel"/>
    <w:tmpl w:val="59220774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7">
    <w:nsid w:val="69FF3C15"/>
    <w:multiLevelType w:val="hybridMultilevel"/>
    <w:tmpl w:val="7454570C"/>
    <w:lvl w:ilvl="0" w:tplc="04150001">
      <w:start w:val="1"/>
      <w:numFmt w:val="bullet"/>
      <w:lvlText w:val=""/>
      <w:lvlJc w:val="left"/>
      <w:pPr>
        <w:ind w:left="129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8">
    <w:nsid w:val="6D2A2E96"/>
    <w:multiLevelType w:val="hybridMultilevel"/>
    <w:tmpl w:val="B9D6D8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6795B5E"/>
    <w:multiLevelType w:val="hybridMultilevel"/>
    <w:tmpl w:val="F4ECBA1E"/>
    <w:lvl w:ilvl="0" w:tplc="C778D152">
      <w:start w:val="1"/>
      <w:numFmt w:val="upperRoman"/>
      <w:lvlText w:val="%1."/>
      <w:lvlJc w:val="left"/>
      <w:pPr>
        <w:ind w:left="1440" w:hanging="720"/>
      </w:pPr>
      <w:rPr>
        <w:rFonts w:hint="default"/>
      </w:rPr>
    </w:lvl>
    <w:lvl w:ilvl="1" w:tplc="A85415E8">
      <w:start w:val="1"/>
      <w:numFmt w:val="decimal"/>
      <w:lvlText w:val="%2.)"/>
      <w:lvlJc w:val="left"/>
      <w:pPr>
        <w:ind w:left="1800" w:hanging="360"/>
      </w:pPr>
      <w:rPr>
        <w:rFonts w:ascii="Dosis" w:eastAsiaTheme="minorHAnsi" w:hAnsi="Dosis" w:cs="Times New Roman" w:hint="default"/>
      </w:rPr>
    </w:lvl>
    <w:lvl w:ilvl="2" w:tplc="D728D496">
      <w:start w:val="1"/>
      <w:numFmt w:val="decimal"/>
      <w:lvlText w:val="%3.)"/>
      <w:lvlJc w:val="right"/>
      <w:pPr>
        <w:ind w:left="2520" w:hanging="180"/>
      </w:pPr>
      <w:rPr>
        <w:rFonts w:ascii="Dosis" w:eastAsiaTheme="minorHAnsi" w:hAnsi="Dosis" w:cs="Times New Roman" w:hint="default"/>
      </w:r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B9422E5"/>
    <w:multiLevelType w:val="multilevel"/>
    <w:tmpl w:val="AAC021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8"/>
  </w:num>
  <w:num w:numId="2">
    <w:abstractNumId w:val="17"/>
  </w:num>
  <w:num w:numId="3">
    <w:abstractNumId w:val="11"/>
  </w:num>
  <w:num w:numId="4">
    <w:abstractNumId w:val="0"/>
  </w:num>
  <w:num w:numId="5">
    <w:abstractNumId w:val="26"/>
  </w:num>
  <w:num w:numId="6">
    <w:abstractNumId w:val="13"/>
  </w:num>
  <w:num w:numId="7">
    <w:abstractNumId w:val="19"/>
  </w:num>
  <w:num w:numId="8">
    <w:abstractNumId w:val="1"/>
  </w:num>
  <w:num w:numId="9">
    <w:abstractNumId w:val="12"/>
  </w:num>
  <w:num w:numId="10">
    <w:abstractNumId w:val="21"/>
  </w:num>
  <w:num w:numId="11">
    <w:abstractNumId w:val="25"/>
  </w:num>
  <w:num w:numId="1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4"/>
  </w:num>
  <w:num w:numId="14">
    <w:abstractNumId w:val="27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16"/>
  </w:num>
  <w:num w:numId="20">
    <w:abstractNumId w:val="5"/>
  </w:num>
  <w:num w:numId="21">
    <w:abstractNumId w:val="2"/>
  </w:num>
  <w:num w:numId="22">
    <w:abstractNumId w:val="24"/>
  </w:num>
  <w:num w:numId="23">
    <w:abstractNumId w:val="18"/>
  </w:num>
  <w:num w:numId="24">
    <w:abstractNumId w:val="20"/>
  </w:num>
  <w:num w:numId="25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29"/>
  </w:num>
  <w:num w:numId="28">
    <w:abstractNumId w:val="9"/>
  </w:num>
  <w:num w:numId="29">
    <w:abstractNumId w:val="15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6C2E"/>
    <w:rsid w:val="000218F0"/>
    <w:rsid w:val="0003228B"/>
    <w:rsid w:val="00041F8A"/>
    <w:rsid w:val="0005250F"/>
    <w:rsid w:val="0007381E"/>
    <w:rsid w:val="00083C74"/>
    <w:rsid w:val="000A7E66"/>
    <w:rsid w:val="000B4BF2"/>
    <w:rsid w:val="000B4DC6"/>
    <w:rsid w:val="000B5F60"/>
    <w:rsid w:val="000C009E"/>
    <w:rsid w:val="000C0CD0"/>
    <w:rsid w:val="000C543C"/>
    <w:rsid w:val="000C6FFE"/>
    <w:rsid w:val="000D35EC"/>
    <w:rsid w:val="000D3E86"/>
    <w:rsid w:val="000D7260"/>
    <w:rsid w:val="000F10D8"/>
    <w:rsid w:val="00114FE0"/>
    <w:rsid w:val="0013380D"/>
    <w:rsid w:val="00140F02"/>
    <w:rsid w:val="001560F6"/>
    <w:rsid w:val="001809A0"/>
    <w:rsid w:val="001D1BCA"/>
    <w:rsid w:val="002020F8"/>
    <w:rsid w:val="002162B7"/>
    <w:rsid w:val="002232E7"/>
    <w:rsid w:val="00242C7B"/>
    <w:rsid w:val="002557D2"/>
    <w:rsid w:val="0026233D"/>
    <w:rsid w:val="002637E5"/>
    <w:rsid w:val="00281178"/>
    <w:rsid w:val="00282BB7"/>
    <w:rsid w:val="00286EF6"/>
    <w:rsid w:val="002A737B"/>
    <w:rsid w:val="002B25CC"/>
    <w:rsid w:val="002B73AC"/>
    <w:rsid w:val="002C1BA2"/>
    <w:rsid w:val="002D4FD7"/>
    <w:rsid w:val="00301217"/>
    <w:rsid w:val="00315525"/>
    <w:rsid w:val="00335577"/>
    <w:rsid w:val="0037121D"/>
    <w:rsid w:val="00372049"/>
    <w:rsid w:val="003725B4"/>
    <w:rsid w:val="0038098C"/>
    <w:rsid w:val="003A1A71"/>
    <w:rsid w:val="003B3505"/>
    <w:rsid w:val="003B55F4"/>
    <w:rsid w:val="003C6173"/>
    <w:rsid w:val="003C67BB"/>
    <w:rsid w:val="003D308A"/>
    <w:rsid w:val="003E6ABD"/>
    <w:rsid w:val="0041212C"/>
    <w:rsid w:val="004238A7"/>
    <w:rsid w:val="00427669"/>
    <w:rsid w:val="0044273B"/>
    <w:rsid w:val="00470FF8"/>
    <w:rsid w:val="00486827"/>
    <w:rsid w:val="004921FC"/>
    <w:rsid w:val="004C0912"/>
    <w:rsid w:val="004C1099"/>
    <w:rsid w:val="004D1301"/>
    <w:rsid w:val="004D7BB2"/>
    <w:rsid w:val="004E7998"/>
    <w:rsid w:val="004F1B36"/>
    <w:rsid w:val="004F78AD"/>
    <w:rsid w:val="00505F20"/>
    <w:rsid w:val="00510177"/>
    <w:rsid w:val="00510DB0"/>
    <w:rsid w:val="00520F07"/>
    <w:rsid w:val="00527742"/>
    <w:rsid w:val="00557E5E"/>
    <w:rsid w:val="00561B25"/>
    <w:rsid w:val="00563078"/>
    <w:rsid w:val="00565898"/>
    <w:rsid w:val="00585962"/>
    <w:rsid w:val="00585A98"/>
    <w:rsid w:val="005A1B54"/>
    <w:rsid w:val="005A4303"/>
    <w:rsid w:val="005A7999"/>
    <w:rsid w:val="005B71F6"/>
    <w:rsid w:val="005C143E"/>
    <w:rsid w:val="005D1E64"/>
    <w:rsid w:val="005D6584"/>
    <w:rsid w:val="005E204E"/>
    <w:rsid w:val="005E325E"/>
    <w:rsid w:val="0061081A"/>
    <w:rsid w:val="0061185A"/>
    <w:rsid w:val="0061189C"/>
    <w:rsid w:val="00640F25"/>
    <w:rsid w:val="006571C6"/>
    <w:rsid w:val="006643BB"/>
    <w:rsid w:val="00670BFB"/>
    <w:rsid w:val="00676192"/>
    <w:rsid w:val="00682611"/>
    <w:rsid w:val="00683234"/>
    <w:rsid w:val="006A7D92"/>
    <w:rsid w:val="006C29B9"/>
    <w:rsid w:val="006E31B9"/>
    <w:rsid w:val="007077F1"/>
    <w:rsid w:val="00720268"/>
    <w:rsid w:val="00756480"/>
    <w:rsid w:val="00761FD9"/>
    <w:rsid w:val="00773338"/>
    <w:rsid w:val="00781DFA"/>
    <w:rsid w:val="00790CEA"/>
    <w:rsid w:val="00794D67"/>
    <w:rsid w:val="007A6E5A"/>
    <w:rsid w:val="007A7221"/>
    <w:rsid w:val="007C732D"/>
    <w:rsid w:val="007E2FDA"/>
    <w:rsid w:val="007F3888"/>
    <w:rsid w:val="00827C2F"/>
    <w:rsid w:val="00832FF2"/>
    <w:rsid w:val="00837CD9"/>
    <w:rsid w:val="00842D52"/>
    <w:rsid w:val="0085390E"/>
    <w:rsid w:val="00854443"/>
    <w:rsid w:val="00892384"/>
    <w:rsid w:val="00897B9A"/>
    <w:rsid w:val="008B0564"/>
    <w:rsid w:val="008D28F4"/>
    <w:rsid w:val="008D4D36"/>
    <w:rsid w:val="008F5A51"/>
    <w:rsid w:val="008F605F"/>
    <w:rsid w:val="008F6A39"/>
    <w:rsid w:val="00912748"/>
    <w:rsid w:val="0092102E"/>
    <w:rsid w:val="00962E6F"/>
    <w:rsid w:val="00983141"/>
    <w:rsid w:val="009847B7"/>
    <w:rsid w:val="00995581"/>
    <w:rsid w:val="009A34E5"/>
    <w:rsid w:val="009C79D9"/>
    <w:rsid w:val="009D53F6"/>
    <w:rsid w:val="009D70A0"/>
    <w:rsid w:val="009E0B06"/>
    <w:rsid w:val="009E64FF"/>
    <w:rsid w:val="009E7063"/>
    <w:rsid w:val="009F085F"/>
    <w:rsid w:val="009F6535"/>
    <w:rsid w:val="00A20C46"/>
    <w:rsid w:val="00A21F43"/>
    <w:rsid w:val="00A3107F"/>
    <w:rsid w:val="00A56C2E"/>
    <w:rsid w:val="00A85F31"/>
    <w:rsid w:val="00A86C04"/>
    <w:rsid w:val="00A913B6"/>
    <w:rsid w:val="00AB586E"/>
    <w:rsid w:val="00AC2DCD"/>
    <w:rsid w:val="00AE63A0"/>
    <w:rsid w:val="00B25448"/>
    <w:rsid w:val="00B27736"/>
    <w:rsid w:val="00B330BB"/>
    <w:rsid w:val="00B36A09"/>
    <w:rsid w:val="00B40107"/>
    <w:rsid w:val="00B42DA6"/>
    <w:rsid w:val="00B44886"/>
    <w:rsid w:val="00B7534C"/>
    <w:rsid w:val="00B95D0C"/>
    <w:rsid w:val="00BF0AC7"/>
    <w:rsid w:val="00BF3E7A"/>
    <w:rsid w:val="00C0709F"/>
    <w:rsid w:val="00C11AC9"/>
    <w:rsid w:val="00C241E0"/>
    <w:rsid w:val="00C2457A"/>
    <w:rsid w:val="00C3136B"/>
    <w:rsid w:val="00C35E41"/>
    <w:rsid w:val="00C36242"/>
    <w:rsid w:val="00C43BF8"/>
    <w:rsid w:val="00C510E3"/>
    <w:rsid w:val="00C62ED3"/>
    <w:rsid w:val="00C75163"/>
    <w:rsid w:val="00C77ED4"/>
    <w:rsid w:val="00C8219D"/>
    <w:rsid w:val="00CD41BC"/>
    <w:rsid w:val="00CE0E04"/>
    <w:rsid w:val="00CF18F6"/>
    <w:rsid w:val="00D17F64"/>
    <w:rsid w:val="00D23C6C"/>
    <w:rsid w:val="00D32C43"/>
    <w:rsid w:val="00D40FE6"/>
    <w:rsid w:val="00D41B60"/>
    <w:rsid w:val="00D47C39"/>
    <w:rsid w:val="00D50211"/>
    <w:rsid w:val="00D67651"/>
    <w:rsid w:val="00D82203"/>
    <w:rsid w:val="00D863CF"/>
    <w:rsid w:val="00DA0D09"/>
    <w:rsid w:val="00DA3300"/>
    <w:rsid w:val="00DA4116"/>
    <w:rsid w:val="00DA46F4"/>
    <w:rsid w:val="00DB07A4"/>
    <w:rsid w:val="00DB2995"/>
    <w:rsid w:val="00DD35BE"/>
    <w:rsid w:val="00DF75C3"/>
    <w:rsid w:val="00E068F4"/>
    <w:rsid w:val="00E15061"/>
    <w:rsid w:val="00E27462"/>
    <w:rsid w:val="00E45F85"/>
    <w:rsid w:val="00E619B6"/>
    <w:rsid w:val="00E75052"/>
    <w:rsid w:val="00EB520B"/>
    <w:rsid w:val="00ED0CFC"/>
    <w:rsid w:val="00ED146D"/>
    <w:rsid w:val="00F02506"/>
    <w:rsid w:val="00F04BCB"/>
    <w:rsid w:val="00F07E49"/>
    <w:rsid w:val="00F20A44"/>
    <w:rsid w:val="00F36994"/>
    <w:rsid w:val="00F421DF"/>
    <w:rsid w:val="00F42FE2"/>
    <w:rsid w:val="00F4495F"/>
    <w:rsid w:val="00F514FF"/>
    <w:rsid w:val="00F63D73"/>
    <w:rsid w:val="00F929CD"/>
    <w:rsid w:val="00FA0B57"/>
    <w:rsid w:val="00FA5B90"/>
    <w:rsid w:val="00FC3165"/>
    <w:rsid w:val="00FE49AC"/>
    <w:rsid w:val="00FF6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CFE6B4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56C2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6C2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56C2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56C2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56C2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56C2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56C2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56C2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56C2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A56C2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56C2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56C2E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56C2E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56C2E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56C2E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56C2E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56C2E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56C2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56C2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6C2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56C2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56C2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56C2E"/>
    <w:rPr>
      <w:i/>
      <w:iCs/>
      <w:color w:val="404040" w:themeColor="text1" w:themeTint="BF"/>
    </w:rPr>
  </w:style>
  <w:style w:type="paragraph" w:styleId="Akapitzlist">
    <w:name w:val="List Paragraph"/>
    <w:aliases w:val="normalny tekst,Wypunktowanie,Obiekt,List Paragraph1,sw tekst,L1,Numerowanie,Akapit z listą BS,CW_Lista,Adresat stanowisko,Normal,Akapit z listą3,Akapit z listą31,Normal2,Nagłowek 3,Preambuła,Dot pt,F5 List Paragraph,Recommendation,lp1"/>
    <w:basedOn w:val="Normalny"/>
    <w:link w:val="AkapitzlistZnak"/>
    <w:qFormat/>
    <w:rsid w:val="00A56C2E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56C2E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6C2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6C2E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56C2E"/>
    <w:rPr>
      <w:b/>
      <w:bCs/>
      <w:smallCaps/>
      <w:color w:val="0F4761" w:themeColor="accent1" w:themeShade="BF"/>
      <w:spacing w:val="5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F07E49"/>
  </w:style>
  <w:style w:type="paragraph" w:styleId="Stopka">
    <w:name w:val="footer"/>
    <w:basedOn w:val="Normalny"/>
    <w:link w:val="StopkaZnak"/>
    <w:uiPriority w:val="99"/>
    <w:unhideWhenUsed/>
    <w:rsid w:val="00F07E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07E49"/>
  </w:style>
  <w:style w:type="table" w:styleId="Tabela-Siatka">
    <w:name w:val="Table Grid"/>
    <w:basedOn w:val="Standardowy"/>
    <w:uiPriority w:val="99"/>
    <w:rsid w:val="00781DF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PZOZKedzierzynKozleNagowek-1">
    <w:name w:val="SPZOZ Kedzierzyn Kozle Nagłowek-1"/>
    <w:basedOn w:val="Normalny"/>
    <w:link w:val="SPZOZKedzierzynKozleNagowek-1Znak"/>
    <w:rsid w:val="003C6173"/>
    <w:rPr>
      <w:rFonts w:ascii="Dosis" w:hAnsi="Dosis"/>
      <w:sz w:val="24"/>
      <w:szCs w:val="24"/>
    </w:rPr>
  </w:style>
  <w:style w:type="character" w:customStyle="1" w:styleId="SPZOZKedzierzynKozleNagowek-1Znak">
    <w:name w:val="SPZOZ Kedzierzyn Kozle Nagłowek-1 Znak"/>
    <w:basedOn w:val="Domylnaczcionkaakapitu"/>
    <w:link w:val="SPZOZKedzierzynKozleNagowek-1"/>
    <w:rsid w:val="003C6173"/>
    <w:rPr>
      <w:rFonts w:ascii="Dosis" w:hAnsi="Dosis"/>
      <w:sz w:val="24"/>
      <w:szCs w:val="24"/>
    </w:rPr>
  </w:style>
  <w:style w:type="paragraph" w:customStyle="1" w:styleId="SPZOZKedzierzynKozleNagowek-2">
    <w:name w:val="SPZOZ Kedzierzyn Kozle Nagłowek-2"/>
    <w:basedOn w:val="Normalny"/>
    <w:link w:val="SPZOZKedzierzynKozleNagowek-2Znak"/>
    <w:rsid w:val="003C6173"/>
    <w:rPr>
      <w:rFonts w:ascii="Dosis" w:hAnsi="Dosis"/>
      <w:b/>
      <w:bCs/>
      <w:sz w:val="24"/>
      <w:szCs w:val="24"/>
    </w:rPr>
  </w:style>
  <w:style w:type="character" w:customStyle="1" w:styleId="SPZOZKedzierzynKozleNagowek-2Znak">
    <w:name w:val="SPZOZ Kedzierzyn Kozle Nagłowek-2 Znak"/>
    <w:basedOn w:val="Domylnaczcionkaakapitu"/>
    <w:link w:val="SPZOZKedzierzynKozleNagowek-2"/>
    <w:rsid w:val="003C6173"/>
    <w:rPr>
      <w:rFonts w:ascii="Dosis" w:hAnsi="Dosis"/>
      <w:b/>
      <w:bCs/>
      <w:sz w:val="24"/>
      <w:szCs w:val="24"/>
    </w:rPr>
  </w:style>
  <w:style w:type="paragraph" w:customStyle="1" w:styleId="SPZOZNormal-1">
    <w:name w:val="SPZOZ Normal -1"/>
    <w:basedOn w:val="Normalny"/>
    <w:link w:val="SPZOZNormal-1Znak"/>
    <w:qFormat/>
    <w:rsid w:val="003C6173"/>
    <w:rPr>
      <w:rFonts w:ascii="Dosis" w:hAnsi="Dosis"/>
      <w:sz w:val="24"/>
      <w:szCs w:val="24"/>
      <w:lang w:val="es-ES"/>
    </w:rPr>
  </w:style>
  <w:style w:type="character" w:customStyle="1" w:styleId="SPZOZNormal-1Znak">
    <w:name w:val="SPZOZ Normal -1 Znak"/>
    <w:basedOn w:val="Domylnaczcionkaakapitu"/>
    <w:link w:val="SPZOZNormal-1"/>
    <w:rsid w:val="003C6173"/>
    <w:rPr>
      <w:rFonts w:ascii="Dosis" w:hAnsi="Dosis"/>
      <w:sz w:val="24"/>
      <w:szCs w:val="24"/>
      <w:lang w:val="es-ES"/>
    </w:rPr>
  </w:style>
  <w:style w:type="paragraph" w:customStyle="1" w:styleId="SPZOZNormal-2">
    <w:name w:val="SPZOZ Normal -2"/>
    <w:basedOn w:val="Normalny"/>
    <w:link w:val="SPZOZNormal-2Znak"/>
    <w:qFormat/>
    <w:rsid w:val="003C6173"/>
    <w:pPr>
      <w:spacing w:after="0" w:line="240" w:lineRule="auto"/>
    </w:pPr>
    <w:rPr>
      <w:rFonts w:ascii="Dosis" w:hAnsi="Dosis"/>
    </w:rPr>
  </w:style>
  <w:style w:type="character" w:customStyle="1" w:styleId="SPZOZNormal-2Znak">
    <w:name w:val="SPZOZ Normal -2 Znak"/>
    <w:basedOn w:val="Domylnaczcionkaakapitu"/>
    <w:link w:val="SPZOZNormal-2"/>
    <w:rsid w:val="003C6173"/>
    <w:rPr>
      <w:rFonts w:ascii="Dosis" w:hAnsi="Dosis"/>
    </w:rPr>
  </w:style>
  <w:style w:type="paragraph" w:customStyle="1" w:styleId="SPZOZNagowek-1">
    <w:name w:val="SPZOZ Nagłowek -1"/>
    <w:basedOn w:val="Normalny"/>
    <w:link w:val="SPZOZNagowek-1Znak"/>
    <w:rsid w:val="003C6173"/>
    <w:pPr>
      <w:spacing w:after="0" w:line="240" w:lineRule="auto"/>
    </w:pPr>
    <w:rPr>
      <w:rFonts w:ascii="Dosis" w:hAnsi="Dosis"/>
      <w:b/>
      <w:bCs/>
      <w:sz w:val="28"/>
      <w:szCs w:val="28"/>
    </w:rPr>
  </w:style>
  <w:style w:type="character" w:customStyle="1" w:styleId="SPZOZNagowek-1Znak">
    <w:name w:val="SPZOZ Nagłowek -1 Znak"/>
    <w:basedOn w:val="Domylnaczcionkaakapitu"/>
    <w:link w:val="SPZOZNagowek-1"/>
    <w:rsid w:val="003C6173"/>
    <w:rPr>
      <w:rFonts w:ascii="Dosis" w:hAnsi="Dosis"/>
      <w:b/>
      <w:bCs/>
      <w:sz w:val="28"/>
      <w:szCs w:val="28"/>
    </w:rPr>
  </w:style>
  <w:style w:type="paragraph" w:customStyle="1" w:styleId="SPZOZNagowek-10">
    <w:name w:val="SPZOZ Nagłowek-1"/>
    <w:basedOn w:val="Nagwek1"/>
    <w:link w:val="SPZOZNagowek-1Znak0"/>
    <w:qFormat/>
    <w:rsid w:val="00BF0AC7"/>
    <w:pPr>
      <w:spacing w:before="60" w:after="60" w:line="240" w:lineRule="auto"/>
    </w:pPr>
    <w:rPr>
      <w:rFonts w:ascii="Dosis" w:hAnsi="Dosis"/>
      <w:b/>
      <w:bCs/>
      <w:color w:val="000000" w:themeColor="text1"/>
      <w:sz w:val="28"/>
      <w:szCs w:val="28"/>
    </w:rPr>
  </w:style>
  <w:style w:type="character" w:customStyle="1" w:styleId="SPZOZNagowek-1Znak0">
    <w:name w:val="SPZOZ Nagłowek-1 Znak"/>
    <w:basedOn w:val="Nagwek1Znak"/>
    <w:link w:val="SPZOZNagowek-10"/>
    <w:rsid w:val="00BF0AC7"/>
    <w:rPr>
      <w:rFonts w:ascii="Dosis" w:eastAsiaTheme="majorEastAsia" w:hAnsi="Dosis" w:cstheme="majorBidi"/>
      <w:b/>
      <w:bCs/>
      <w:color w:val="000000" w:themeColor="text1"/>
      <w:sz w:val="28"/>
      <w:szCs w:val="28"/>
    </w:rPr>
  </w:style>
  <w:style w:type="paragraph" w:customStyle="1" w:styleId="SPZOZNagowek-2">
    <w:name w:val="SPZOZ Nagłowek-2"/>
    <w:basedOn w:val="Nagwek2"/>
    <w:link w:val="SPZOZNagowek-2Znak"/>
    <w:qFormat/>
    <w:rsid w:val="009F085F"/>
    <w:pPr>
      <w:spacing w:before="40" w:after="40"/>
    </w:pPr>
    <w:rPr>
      <w:rFonts w:ascii="Dosis" w:hAnsi="Dosis"/>
      <w:b/>
      <w:bCs/>
      <w:color w:val="000000" w:themeColor="text1"/>
      <w:sz w:val="24"/>
      <w:szCs w:val="24"/>
    </w:rPr>
  </w:style>
  <w:style w:type="character" w:customStyle="1" w:styleId="SPZOZNagowek-2Znak">
    <w:name w:val="SPZOZ Nagłowek-2 Znak"/>
    <w:basedOn w:val="Nagwek2Znak"/>
    <w:link w:val="SPZOZNagowek-2"/>
    <w:rsid w:val="009F085F"/>
    <w:rPr>
      <w:rFonts w:ascii="Dosis" w:eastAsiaTheme="majorEastAsia" w:hAnsi="Dosis" w:cstheme="majorBidi"/>
      <w:b/>
      <w:bCs/>
      <w:color w:val="000000" w:themeColor="text1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983141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983141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A34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A34E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rsid w:val="00B42DA6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B42DA6"/>
    <w:rPr>
      <w:rFonts w:ascii="Arial Narrow" w:eastAsia="Times New Roman" w:hAnsi="Arial Narrow" w:cs="Times New Roman"/>
      <w:kern w:val="0"/>
      <w:sz w:val="24"/>
      <w:szCs w:val="20"/>
      <w:lang w:eastAsia="pl-PL"/>
      <w14:ligatures w14:val="none"/>
    </w:rPr>
  </w:style>
  <w:style w:type="paragraph" w:styleId="Tekstpodstawowy2">
    <w:name w:val="Body Text 2"/>
    <w:basedOn w:val="Normalny"/>
    <w:link w:val="Tekstpodstawowy2Znak"/>
    <w:rsid w:val="00B42DA6"/>
    <w:pPr>
      <w:spacing w:after="0" w:line="240" w:lineRule="auto"/>
      <w:jc w:val="both"/>
    </w:pPr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rsid w:val="00B42DA6"/>
    <w:rPr>
      <w:rFonts w:ascii="Arial" w:eastAsia="Times New Roman" w:hAnsi="Arial" w:cs="Times New Roman"/>
      <w:kern w:val="0"/>
      <w:szCs w:val="20"/>
      <w:lang w:eastAsia="pl-PL"/>
      <w14:ligatures w14:val="none"/>
    </w:rPr>
  </w:style>
  <w:style w:type="paragraph" w:customStyle="1" w:styleId="Datapisma">
    <w:name w:val="Data pisma"/>
    <w:basedOn w:val="Normalny"/>
    <w:rsid w:val="00B42DA6"/>
    <w:pPr>
      <w:tabs>
        <w:tab w:val="right" w:pos="9071"/>
      </w:tabs>
      <w:suppressAutoHyphens/>
      <w:spacing w:before="240" w:after="240" w:line="240" w:lineRule="auto"/>
      <w:jc w:val="both"/>
    </w:pPr>
    <w:rPr>
      <w:rFonts w:ascii="Arial" w:eastAsia="Times New Roman" w:hAnsi="Arial" w:cs="Arial"/>
      <w:b/>
      <w:kern w:val="0"/>
      <w:sz w:val="20"/>
      <w:szCs w:val="20"/>
      <w:lang w:eastAsia="ar-SA"/>
      <w14:ligatures w14:val="none"/>
    </w:rPr>
  </w:style>
  <w:style w:type="paragraph" w:customStyle="1" w:styleId="ProPublico">
    <w:name w:val="ProPublico"/>
    <w:rsid w:val="00B42DA6"/>
    <w:pPr>
      <w:suppressAutoHyphens/>
      <w:spacing w:after="0" w:line="360" w:lineRule="auto"/>
    </w:pPr>
    <w:rPr>
      <w:rFonts w:ascii="Arial" w:eastAsia="Arial" w:hAnsi="Arial" w:cs="Arial"/>
      <w:kern w:val="0"/>
      <w:szCs w:val="20"/>
      <w:lang w:eastAsia="ar-SA"/>
      <w14:ligatures w14:val="none"/>
    </w:rPr>
  </w:style>
  <w:style w:type="paragraph" w:customStyle="1" w:styleId="Legenda1">
    <w:name w:val="Legenda1"/>
    <w:basedOn w:val="Normalny"/>
    <w:next w:val="Normalny"/>
    <w:rsid w:val="00B42DA6"/>
    <w:pPr>
      <w:suppressAutoHyphens/>
      <w:spacing w:after="120" w:line="240" w:lineRule="auto"/>
      <w:jc w:val="right"/>
    </w:pPr>
    <w:rPr>
      <w:rFonts w:ascii="Arial" w:eastAsia="Times New Roman" w:hAnsi="Arial" w:cs="Arial"/>
      <w:b/>
      <w:kern w:val="0"/>
      <w:szCs w:val="20"/>
      <w:lang w:eastAsia="ar-SA"/>
      <w14:ligatures w14:val="none"/>
    </w:rPr>
  </w:style>
  <w:style w:type="character" w:customStyle="1" w:styleId="Domylnaczcionkaakapitu1">
    <w:name w:val="Domyślna czcionka akapitu1"/>
    <w:rsid w:val="00B42DA6"/>
  </w:style>
  <w:style w:type="character" w:customStyle="1" w:styleId="AkapitzlistZnak">
    <w:name w:val="Akapit z listą Znak"/>
    <w:aliases w:val="normalny tekst Znak,Wypunktowanie Znak,Obiekt Znak,List Paragraph1 Znak,sw tekst Znak,L1 Znak,Numerowanie Znak,Akapit z listą BS Znak,CW_Lista Znak,Adresat stanowisko Znak,Normal Znak,Akapit z listą3 Znak,Akapit z listą31 Znak"/>
    <w:link w:val="Akapitzlist"/>
    <w:qFormat/>
    <w:rsid w:val="00B42DA6"/>
  </w:style>
  <w:style w:type="paragraph" w:customStyle="1" w:styleId="Default">
    <w:name w:val="Default"/>
    <w:qFormat/>
    <w:rsid w:val="00CF18F6"/>
    <w:pPr>
      <w:autoSpaceDE w:val="0"/>
      <w:autoSpaceDN w:val="0"/>
      <w:adjustRightInd w:val="0"/>
      <w:spacing w:after="0" w:line="240" w:lineRule="auto"/>
    </w:pPr>
    <w:rPr>
      <w:rFonts w:ascii="Verdana" w:eastAsia="Times New Roman" w:hAnsi="Verdana" w:cs="Verdana"/>
      <w:color w:val="000000"/>
      <w:kern w:val="0"/>
      <w:sz w:val="24"/>
      <w:szCs w:val="24"/>
      <w:lang w:eastAsia="pl-PL"/>
      <w14:ligatures w14:val="none"/>
    </w:rPr>
  </w:style>
  <w:style w:type="paragraph" w:styleId="Bezodstpw">
    <w:name w:val="No Spacing"/>
    <w:uiPriority w:val="1"/>
    <w:qFormat/>
    <w:rsid w:val="00CF18F6"/>
    <w:pPr>
      <w:spacing w:after="0" w:line="240" w:lineRule="auto"/>
    </w:pPr>
    <w:rPr>
      <w:kern w:val="0"/>
      <w14:ligatures w14:val="none"/>
    </w:rPr>
  </w:style>
  <w:style w:type="character" w:customStyle="1" w:styleId="FontStyle12">
    <w:name w:val="Font Style12"/>
    <w:basedOn w:val="Domylnaczcionkaakapitu"/>
    <w:uiPriority w:val="99"/>
    <w:rsid w:val="00CF18F6"/>
    <w:rPr>
      <w:rFonts w:ascii="Arial" w:hAnsi="Arial" w:cs="Arial"/>
      <w:b/>
      <w:bCs/>
      <w:color w:val="000000"/>
      <w:sz w:val="18"/>
      <w:szCs w:val="18"/>
    </w:rPr>
  </w:style>
  <w:style w:type="paragraph" w:styleId="Zwykytekst">
    <w:name w:val="Plain Text"/>
    <w:basedOn w:val="Normalny"/>
    <w:link w:val="ZwykytekstZnak"/>
    <w:uiPriority w:val="99"/>
    <w:rsid w:val="00CF18F6"/>
    <w:pPr>
      <w:spacing w:after="0" w:line="240" w:lineRule="auto"/>
    </w:pPr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CF18F6"/>
    <w:rPr>
      <w:rFonts w:ascii="Courier New" w:eastAsia="Times New Roman" w:hAnsi="Courier New" w:cs="Courier New"/>
      <w:kern w:val="0"/>
      <w:sz w:val="20"/>
      <w:szCs w:val="20"/>
      <w:lang w:eastAsia="pl-PL"/>
      <w14:ligatures w14:val="none"/>
    </w:rPr>
  </w:style>
  <w:style w:type="character" w:customStyle="1" w:styleId="UnresolvedMention">
    <w:name w:val="Unresolved Mention"/>
    <w:basedOn w:val="Domylnaczcionkaakapitu"/>
    <w:uiPriority w:val="99"/>
    <w:semiHidden/>
    <w:unhideWhenUsed/>
    <w:rsid w:val="00720268"/>
    <w:rPr>
      <w:color w:val="605E5C"/>
      <w:shd w:val="clear" w:color="auto" w:fill="E1DFDD"/>
    </w:rPr>
  </w:style>
  <w:style w:type="character" w:customStyle="1" w:styleId="normalny-h1">
    <w:name w:val="normalny-h1"/>
    <w:basedOn w:val="Domylnaczcionkaakapitu"/>
    <w:rsid w:val="006A7D92"/>
    <w:rPr>
      <w:sz w:val="22"/>
      <w:szCs w:val="22"/>
    </w:rPr>
  </w:style>
  <w:style w:type="paragraph" w:styleId="NormalnyWeb">
    <w:name w:val="Normal (Web)"/>
    <w:basedOn w:val="Normalny"/>
    <w:uiPriority w:val="99"/>
    <w:unhideWhenUsed/>
    <w:rsid w:val="006643BB"/>
    <w:pPr>
      <w:spacing w:before="100" w:beforeAutospacing="1" w:after="100" w:afterAutospacing="1" w:line="240" w:lineRule="auto"/>
    </w:pPr>
    <w:rPr>
      <w:rFonts w:ascii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Pogrubienie">
    <w:name w:val="Strong"/>
    <w:basedOn w:val="Domylnaczcionkaakapitu"/>
    <w:uiPriority w:val="22"/>
    <w:qFormat/>
    <w:rsid w:val="006643BB"/>
    <w:rPr>
      <w:b/>
      <w:bCs/>
    </w:rPr>
  </w:style>
  <w:style w:type="character" w:styleId="Uwydatnienie">
    <w:name w:val="Emphasis"/>
    <w:basedOn w:val="Domylnaczcionkaakapitu"/>
    <w:uiPriority w:val="20"/>
    <w:qFormat/>
    <w:rsid w:val="00854443"/>
    <w:rPr>
      <w:i/>
      <w:i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65898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65898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6589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651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8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opatrzenie@e-szpital.eu.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spzoz_kedzierzynkozle/proceedings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sv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2F17B5DD</Template>
  <TotalTime>303</TotalTime>
  <Pages>6</Pages>
  <Words>1530</Words>
  <Characters>9183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Aneta Jagła</dc:creator>
  <cp:lastModifiedBy>Litwinowicz Łukasz</cp:lastModifiedBy>
  <cp:revision>31</cp:revision>
  <cp:lastPrinted>2026-03-27T13:42:00Z</cp:lastPrinted>
  <dcterms:created xsi:type="dcterms:W3CDTF">2026-03-03T08:58:00Z</dcterms:created>
  <dcterms:modified xsi:type="dcterms:W3CDTF">2026-03-27T13:48:00Z</dcterms:modified>
</cp:coreProperties>
</file>